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006CB" w14:textId="77777777" w:rsidR="00F96531" w:rsidRDefault="00F96531" w:rsidP="00363BA5">
      <w:pPr>
        <w:spacing w:after="196" w:line="256" w:lineRule="auto"/>
        <w:ind w:right="66"/>
        <w:rPr>
          <w:rFonts w:eastAsia="Arial" w:cs="Arial"/>
          <w:lang w:bidi="pl-PL"/>
        </w:rPr>
      </w:pPr>
    </w:p>
    <w:p w14:paraId="566D1A22" w14:textId="5FCB04B2" w:rsidR="00F31081" w:rsidRPr="00F31081" w:rsidRDefault="00F31081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Załącznik Nr 1 do SWZ – Formularz ofertowy – wzór </w:t>
      </w:r>
    </w:p>
    <w:p w14:paraId="209C4F3B" w14:textId="77777777" w:rsidR="00F96531" w:rsidRDefault="00F96531" w:rsidP="00F31081">
      <w:pPr>
        <w:spacing w:after="115" w:line="256" w:lineRule="auto"/>
        <w:ind w:right="65"/>
        <w:rPr>
          <w:rFonts w:eastAsia="Arial" w:cs="Arial"/>
          <w:lang w:bidi="pl-PL"/>
        </w:rPr>
      </w:pPr>
    </w:p>
    <w:p w14:paraId="32905E7F" w14:textId="422032F5" w:rsidR="00F31081" w:rsidRPr="00F31081" w:rsidRDefault="00F31081" w:rsidP="00F31081">
      <w:pPr>
        <w:spacing w:after="115" w:line="256" w:lineRule="auto"/>
        <w:ind w:right="65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Nr postępowania: </w:t>
      </w:r>
      <w:r w:rsidR="00927EA3" w:rsidRPr="00E90C39">
        <w:rPr>
          <w:rFonts w:eastAsia="Arial" w:cs="Arial"/>
          <w:color w:val="000000"/>
          <w:lang w:bidi="pl-PL"/>
        </w:rPr>
        <w:t>OZ.2205.</w:t>
      </w:r>
      <w:r w:rsidR="00F42A68">
        <w:rPr>
          <w:rFonts w:eastAsia="Arial" w:cs="Arial"/>
          <w:color w:val="000000"/>
          <w:lang w:bidi="pl-PL"/>
        </w:rPr>
        <w:t>3</w:t>
      </w:r>
      <w:r w:rsidR="00927EA3" w:rsidRPr="00E90C39">
        <w:rPr>
          <w:rFonts w:eastAsia="Arial" w:cs="Arial"/>
          <w:color w:val="000000"/>
          <w:lang w:bidi="pl-PL"/>
        </w:rPr>
        <w:t>.202</w:t>
      </w:r>
      <w:r w:rsidR="00F42A68">
        <w:rPr>
          <w:rFonts w:eastAsia="Arial" w:cs="Arial"/>
          <w:color w:val="000000"/>
          <w:lang w:bidi="pl-PL"/>
        </w:rPr>
        <w:t>6</w:t>
      </w:r>
      <w:r w:rsidR="00927EA3" w:rsidRPr="00E90C39">
        <w:rPr>
          <w:rFonts w:eastAsia="Arial" w:cs="Arial"/>
          <w:color w:val="000000"/>
          <w:lang w:bidi="pl-PL"/>
        </w:rPr>
        <w:t>.</w:t>
      </w:r>
      <w:r w:rsidR="00F42A68">
        <w:rPr>
          <w:rFonts w:eastAsia="Arial" w:cs="Arial"/>
          <w:color w:val="000000"/>
          <w:lang w:bidi="pl-PL"/>
        </w:rPr>
        <w:t>BPh</w:t>
      </w:r>
    </w:p>
    <w:p w14:paraId="6786074D" w14:textId="77777777" w:rsidR="00F31081" w:rsidRPr="00F31081" w:rsidRDefault="00F31081" w:rsidP="00F31081">
      <w:pPr>
        <w:spacing w:after="117" w:line="256" w:lineRule="auto"/>
        <w:ind w:left="254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 </w:t>
      </w:r>
    </w:p>
    <w:p w14:paraId="1BD2F4A9" w14:textId="77777777" w:rsidR="00F31081" w:rsidRPr="00F31081" w:rsidRDefault="00F31081" w:rsidP="00F31081">
      <w:pPr>
        <w:keepNext/>
        <w:keepLines/>
        <w:spacing w:before="40" w:line="369" w:lineRule="auto"/>
        <w:outlineLvl w:val="2"/>
        <w:rPr>
          <w:rFonts w:eastAsia="DengXian Light" w:cs="Arial"/>
          <w:lang w:bidi="pl-PL"/>
        </w:rPr>
      </w:pPr>
      <w:r w:rsidRPr="00F31081">
        <w:rPr>
          <w:rFonts w:eastAsia="DengXian Light" w:cs="Arial"/>
          <w:lang w:bidi="pl-PL"/>
        </w:rPr>
        <w:t>Formularz ofertowy</w:t>
      </w:r>
    </w:p>
    <w:p w14:paraId="0700A927" w14:textId="080733F0" w:rsidR="00F31081" w:rsidRPr="00927EA3" w:rsidRDefault="00F31081" w:rsidP="00927EA3">
      <w:pPr>
        <w:spacing w:line="360" w:lineRule="auto"/>
        <w:rPr>
          <w:rFonts w:cs="Arial"/>
          <w:bCs/>
        </w:rPr>
      </w:pPr>
      <w:r w:rsidRPr="00F31081">
        <w:rPr>
          <w:rFonts w:eastAsia="Arial" w:cs="Arial"/>
          <w:lang w:bidi="pl-PL"/>
        </w:rPr>
        <w:t>w postępowaniu o udzielenie zamówienia publicznego na zorganizowanie i przeprowadzenie szkolenia „</w:t>
      </w:r>
      <w:r w:rsidR="00927EA3" w:rsidRPr="00AE56B6">
        <w:rPr>
          <w:rFonts w:cs="Arial"/>
          <w:bCs/>
        </w:rPr>
        <w:t>ABC przedsiębiorczości z</w:t>
      </w:r>
      <w:r w:rsidR="00927EA3">
        <w:rPr>
          <w:rFonts w:cs="Arial"/>
          <w:bCs/>
        </w:rPr>
        <w:t xml:space="preserve"> </w:t>
      </w:r>
      <w:r w:rsidR="00927EA3" w:rsidRPr="00AE56B6">
        <w:rPr>
          <w:rFonts w:cs="Arial"/>
          <w:bCs/>
        </w:rPr>
        <w:t>elementami e-marketingu</w:t>
      </w:r>
      <w:r w:rsidR="005D4B9E">
        <w:rPr>
          <w:rFonts w:cs="Arial"/>
          <w:bCs/>
        </w:rPr>
        <w:t>”</w:t>
      </w:r>
      <w:r w:rsidR="005D4B9E" w:rsidRPr="00F31081">
        <w:rPr>
          <w:rFonts w:eastAsia="Arial" w:cs="Arial"/>
          <w:lang w:bidi="pl-PL"/>
        </w:rPr>
        <w:t xml:space="preserve"> </w:t>
      </w:r>
      <w:r w:rsidRPr="00F31081">
        <w:rPr>
          <w:rFonts w:eastAsia="Arial" w:cs="Arial"/>
          <w:lang w:bidi="pl-PL"/>
        </w:rPr>
        <w:t>dla osób bezrobotnych, zarejestrowanych w Powiatowym Urzędzie Pracy w Gdyni</w:t>
      </w:r>
    </w:p>
    <w:p w14:paraId="3F65E1A9" w14:textId="77777777" w:rsidR="00F31081" w:rsidRPr="00F31081" w:rsidRDefault="00F31081" w:rsidP="00F31081">
      <w:pPr>
        <w:tabs>
          <w:tab w:val="left" w:pos="9781"/>
        </w:tabs>
        <w:spacing w:line="360" w:lineRule="auto"/>
        <w:ind w:right="181"/>
        <w:jc w:val="center"/>
        <w:rPr>
          <w:rFonts w:eastAsia="Arial" w:cs="Arial"/>
          <w:lang w:bidi="pl-PL"/>
        </w:rPr>
      </w:pPr>
    </w:p>
    <w:p w14:paraId="428ED57B" w14:textId="77777777" w:rsidR="00F31081" w:rsidRPr="00F31081" w:rsidRDefault="00F31081" w:rsidP="00AC5927">
      <w:pPr>
        <w:numPr>
          <w:ilvl w:val="0"/>
          <w:numId w:val="32"/>
        </w:numPr>
        <w:suppressAutoHyphens/>
        <w:spacing w:after="27" w:line="256" w:lineRule="auto"/>
        <w:ind w:left="567" w:right="65" w:hanging="281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Dane dotyczące Wykonawcy: </w:t>
      </w:r>
    </w:p>
    <w:tbl>
      <w:tblPr>
        <w:tblStyle w:val="TableGrid"/>
        <w:tblW w:w="9064" w:type="dxa"/>
        <w:tblInd w:w="259" w:type="dxa"/>
        <w:tblCellMar>
          <w:top w:w="13" w:type="dxa"/>
          <w:left w:w="108" w:type="dxa"/>
          <w:right w:w="139" w:type="dxa"/>
        </w:tblCellMar>
        <w:tblLook w:val="04A0" w:firstRow="1" w:lastRow="0" w:firstColumn="1" w:lastColumn="0" w:noHBand="0" w:noVBand="1"/>
        <w:tblDescription w:val="Formularz ofertowy"/>
      </w:tblPr>
      <w:tblGrid>
        <w:gridCol w:w="2492"/>
        <w:gridCol w:w="6572"/>
      </w:tblGrid>
      <w:tr w:rsidR="00F31081" w:rsidRPr="00F31081" w14:paraId="17D7E69C" w14:textId="77777777" w:rsidTr="00F42A68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CA0954A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Nazwa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C2E45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1DD0BD53" w14:textId="77777777" w:rsidTr="00F42A68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0B6A478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Adres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07979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55BA146F" w14:textId="77777777" w:rsidTr="00F42A68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BFBCCA0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Adres email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60E29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3CC54276" w14:textId="77777777" w:rsidTr="00F42A68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EAEC27C" w14:textId="37E6665A" w:rsidR="00F31081" w:rsidRPr="00F31081" w:rsidRDefault="00F42A68" w:rsidP="00F42A68">
            <w:pPr>
              <w:spacing w:line="360" w:lineRule="auto"/>
              <w:ind w:left="3"/>
              <w:rPr>
                <w:lang w:bidi="pl-PL"/>
              </w:rPr>
            </w:pPr>
            <w:r w:rsidRPr="001C7195">
              <w:t>Adres e-Doręczeń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7F8EB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6530CE23" w14:textId="77777777" w:rsidTr="00F42A68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69382B4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Numer telefonu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A2B6E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4A8782FA" w14:textId="77777777" w:rsidTr="00F42A68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C60F0E1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REGON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5AB40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492F3091" w14:textId="77777777" w:rsidTr="00F42A68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BB88AA9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NIP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C4712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2858E7C3" w14:textId="77777777" w:rsidTr="00F42A68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266F8E8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Nr rachunku bankowego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798AD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60BBD710" w14:textId="77777777" w:rsidTr="00F42A68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5BFDF2E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Osoba wskazana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1E284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6161885F" w14:textId="77777777" w:rsidTr="00F42A68">
        <w:trPr>
          <w:trHeight w:val="125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1367D58" w14:textId="77777777" w:rsidR="00F31081" w:rsidRPr="00F31081" w:rsidRDefault="00F31081" w:rsidP="00F42A68">
            <w:pPr>
              <w:spacing w:line="360" w:lineRule="auto"/>
              <w:ind w:left="3" w:right="266"/>
              <w:rPr>
                <w:lang w:bidi="pl-PL"/>
              </w:rPr>
            </w:pPr>
            <w:r w:rsidRPr="00F31081">
              <w:rPr>
                <w:lang w:bidi="pl-PL"/>
              </w:rPr>
              <w:t xml:space="preserve">Adres email osoby wskazanej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36E76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</w:tbl>
    <w:p w14:paraId="75B986BD" w14:textId="77777777" w:rsidR="00F31081" w:rsidRPr="00F31081" w:rsidRDefault="00F31081" w:rsidP="001C4741">
      <w:pPr>
        <w:numPr>
          <w:ilvl w:val="0"/>
          <w:numId w:val="32"/>
        </w:numPr>
        <w:suppressAutoHyphens/>
        <w:spacing w:before="240" w:after="27" w:line="360" w:lineRule="auto"/>
        <w:ind w:left="567" w:right="65" w:hanging="281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Dane dotyczące Wykonawcy w przypadku oferty składanej wspólnie przez Wykonawców: </w:t>
      </w:r>
    </w:p>
    <w:tbl>
      <w:tblPr>
        <w:tblStyle w:val="TableGrid"/>
        <w:tblW w:w="9213" w:type="dxa"/>
        <w:tblInd w:w="259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  <w:tblDescription w:val="Formularz ofertowy - dane dotyczące Wykonawcy w przypadku oferty składanej wspólnie przez Wykonawców"/>
      </w:tblPr>
      <w:tblGrid>
        <w:gridCol w:w="2519"/>
        <w:gridCol w:w="6694"/>
      </w:tblGrid>
      <w:tr w:rsidR="00F31081" w:rsidRPr="00F31081" w14:paraId="5B19D9CF" w14:textId="77777777" w:rsidTr="00F42A68">
        <w:trPr>
          <w:trHeight w:val="42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97305E1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Nazwa 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58770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013E12DB" w14:textId="77777777" w:rsidTr="00F42A68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9C5B970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Adres 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7ABFF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60E2F0B5" w14:textId="77777777" w:rsidTr="00F42A68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661E65" w14:textId="425C5905" w:rsidR="00F31081" w:rsidRPr="00F31081" w:rsidRDefault="00F42A68" w:rsidP="00F42A68">
            <w:pPr>
              <w:spacing w:line="360" w:lineRule="auto"/>
              <w:ind w:left="3"/>
              <w:rPr>
                <w:lang w:bidi="pl-PL"/>
              </w:rPr>
            </w:pPr>
            <w:r w:rsidRPr="001C7195">
              <w:t>Adres e-Doręczeń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8EEED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</w:p>
        </w:tc>
      </w:tr>
      <w:tr w:rsidR="00F31081" w:rsidRPr="00F31081" w14:paraId="3FBD9731" w14:textId="77777777" w:rsidTr="00F42A68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D393E45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Adres email 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6DA33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37FBD94F" w14:textId="77777777" w:rsidTr="00F42A68">
        <w:trPr>
          <w:trHeight w:val="42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75E0346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lastRenderedPageBreak/>
              <w:t xml:space="preserve">Numer telefonu 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0716B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023F6D88" w14:textId="77777777" w:rsidTr="00F42A68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3CC7175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REGON 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7376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  <w:tr w:rsidR="00F31081" w:rsidRPr="00F31081" w14:paraId="2682F9D7" w14:textId="77777777" w:rsidTr="00F42A68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659B0F4" w14:textId="77777777" w:rsidR="00F31081" w:rsidRPr="00F31081" w:rsidRDefault="00F31081" w:rsidP="00F42A68">
            <w:pPr>
              <w:spacing w:line="360" w:lineRule="auto"/>
              <w:ind w:left="3"/>
              <w:rPr>
                <w:lang w:bidi="pl-PL"/>
              </w:rPr>
            </w:pPr>
            <w:r w:rsidRPr="00F31081">
              <w:rPr>
                <w:lang w:bidi="pl-PL"/>
              </w:rPr>
              <w:t xml:space="preserve">NIP 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66379" w14:textId="77777777" w:rsidR="00F31081" w:rsidRPr="00F31081" w:rsidRDefault="00F31081" w:rsidP="00F31081">
            <w:pPr>
              <w:spacing w:line="256" w:lineRule="auto"/>
              <w:rPr>
                <w:lang w:bidi="pl-PL"/>
              </w:rPr>
            </w:pPr>
            <w:r w:rsidRPr="00F31081">
              <w:rPr>
                <w:lang w:bidi="pl-PL"/>
              </w:rPr>
              <w:t xml:space="preserve"> </w:t>
            </w:r>
          </w:p>
        </w:tc>
      </w:tr>
    </w:tbl>
    <w:p w14:paraId="09B781A1" w14:textId="77777777" w:rsidR="00F31081" w:rsidRPr="00F31081" w:rsidRDefault="00F31081" w:rsidP="00F31081">
      <w:pPr>
        <w:spacing w:line="256" w:lineRule="auto"/>
        <w:rPr>
          <w:rFonts w:eastAsia="Arial" w:cs="Arial"/>
          <w:lang w:bidi="pl-PL"/>
        </w:rPr>
      </w:pPr>
    </w:p>
    <w:p w14:paraId="5FF4ACC4" w14:textId="77777777" w:rsidR="00F31081" w:rsidRPr="00F31081" w:rsidRDefault="00F31081" w:rsidP="001C4741">
      <w:pPr>
        <w:numPr>
          <w:ilvl w:val="0"/>
          <w:numId w:val="32"/>
        </w:numPr>
        <w:suppressAutoHyphens/>
        <w:spacing w:after="27" w:line="369" w:lineRule="auto"/>
        <w:ind w:left="567" w:right="65" w:hanging="284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Wykonawca jest </w:t>
      </w:r>
      <w:r w:rsidRPr="00F31081">
        <w:rPr>
          <w:rFonts w:eastAsia="Arial" w:cs="Arial"/>
          <w:i/>
          <w:iCs/>
          <w:lang w:bidi="pl-PL"/>
        </w:rPr>
        <w:t>(powielić w przypadku Wykonawców wspólnie ubiegających się o zamówienie i wskazać dla każdego z tych Wykonawców)</w:t>
      </w:r>
      <w:r w:rsidRPr="00F31081">
        <w:rPr>
          <w:rFonts w:eastAsia="Arial" w:cs="Arial"/>
          <w:lang w:bidi="pl-PL"/>
        </w:rPr>
        <w:t xml:space="preserve">: </w:t>
      </w:r>
    </w:p>
    <w:p w14:paraId="4894CCA5" w14:textId="77777777" w:rsidR="00F31081" w:rsidRPr="00F31081" w:rsidRDefault="00F31081" w:rsidP="001C4741">
      <w:pPr>
        <w:spacing w:after="164" w:line="256" w:lineRule="auto"/>
        <w:ind w:left="567" w:hanging="10"/>
        <w:rPr>
          <w:rFonts w:eastAsia="Arial" w:cs="Arial"/>
          <w:lang w:bidi="pl-PL"/>
        </w:rPr>
      </w:pPr>
      <w:r w:rsidRPr="00F31081">
        <w:rPr>
          <w:rFonts w:ascii="Segoe UI Symbol" w:eastAsia="Segoe UI Symbol" w:hAnsi="Segoe UI Symbol" w:cs="Segoe UI Symbol"/>
          <w:lang w:bidi="pl-PL"/>
        </w:rPr>
        <w:t>☐</w:t>
      </w:r>
      <w:r w:rsidRPr="00F31081">
        <w:rPr>
          <w:rFonts w:eastAsia="Arial" w:cs="Arial"/>
          <w:lang w:bidi="pl-PL"/>
        </w:rPr>
        <w:t xml:space="preserve"> mikroprzedsiębiorstwem </w:t>
      </w:r>
    </w:p>
    <w:p w14:paraId="0F7BAFEF" w14:textId="77777777" w:rsidR="00F31081" w:rsidRPr="00F31081" w:rsidRDefault="00F31081" w:rsidP="001C4741">
      <w:pPr>
        <w:spacing w:after="164" w:line="256" w:lineRule="auto"/>
        <w:ind w:left="567" w:hanging="10"/>
        <w:rPr>
          <w:rFonts w:eastAsia="Arial" w:cs="Arial"/>
          <w:lang w:bidi="pl-PL"/>
        </w:rPr>
      </w:pPr>
      <w:r w:rsidRPr="00F31081">
        <w:rPr>
          <w:rFonts w:ascii="Segoe UI Symbol" w:eastAsia="Segoe UI Symbol" w:hAnsi="Segoe UI Symbol" w:cs="Segoe UI Symbol"/>
          <w:lang w:bidi="pl-PL"/>
        </w:rPr>
        <w:t>☐</w:t>
      </w:r>
      <w:r w:rsidRPr="00F31081">
        <w:rPr>
          <w:rFonts w:eastAsia="Arial" w:cs="Arial"/>
          <w:lang w:bidi="pl-PL"/>
        </w:rPr>
        <w:t xml:space="preserve"> małym przedsiębiorstwem </w:t>
      </w:r>
    </w:p>
    <w:p w14:paraId="17191D12" w14:textId="77777777" w:rsidR="00F31081" w:rsidRPr="00F31081" w:rsidRDefault="00F31081" w:rsidP="001C4741">
      <w:pPr>
        <w:spacing w:after="164" w:line="256" w:lineRule="auto"/>
        <w:ind w:left="567" w:hanging="10"/>
        <w:rPr>
          <w:rFonts w:eastAsia="Arial" w:cs="Arial"/>
          <w:lang w:bidi="pl-PL"/>
        </w:rPr>
      </w:pPr>
      <w:r w:rsidRPr="00F31081">
        <w:rPr>
          <w:rFonts w:ascii="Segoe UI Symbol" w:eastAsia="Segoe UI Symbol" w:hAnsi="Segoe UI Symbol" w:cs="Segoe UI Symbol"/>
          <w:lang w:bidi="pl-PL"/>
        </w:rPr>
        <w:t>☐</w:t>
      </w:r>
      <w:r w:rsidRPr="00F31081">
        <w:rPr>
          <w:rFonts w:eastAsia="Arial" w:cs="Arial"/>
          <w:lang w:bidi="pl-PL"/>
        </w:rPr>
        <w:t xml:space="preserve"> średnim przedsiębiorstwem </w:t>
      </w:r>
    </w:p>
    <w:p w14:paraId="397D0CB0" w14:textId="77777777" w:rsidR="00F31081" w:rsidRPr="00F31081" w:rsidRDefault="00F31081" w:rsidP="001C4741">
      <w:pPr>
        <w:spacing w:after="164" w:line="256" w:lineRule="auto"/>
        <w:ind w:left="567" w:hanging="10"/>
        <w:rPr>
          <w:rFonts w:eastAsia="Arial" w:cs="Arial"/>
          <w:lang w:bidi="pl-PL"/>
        </w:rPr>
      </w:pPr>
      <w:r w:rsidRPr="00F31081">
        <w:rPr>
          <w:rFonts w:ascii="Segoe UI Symbol" w:eastAsia="Segoe UI Symbol" w:hAnsi="Segoe UI Symbol" w:cs="Segoe UI Symbol"/>
          <w:lang w:bidi="pl-PL"/>
        </w:rPr>
        <w:t>☐</w:t>
      </w:r>
      <w:r w:rsidRPr="00F31081">
        <w:rPr>
          <w:rFonts w:eastAsia="Arial" w:cs="Arial"/>
          <w:lang w:bidi="pl-PL"/>
        </w:rPr>
        <w:t xml:space="preserve"> jednoosobową działalnością gospodarczą </w:t>
      </w:r>
    </w:p>
    <w:p w14:paraId="0D5C8AEA" w14:textId="77777777" w:rsidR="00F31081" w:rsidRPr="00F31081" w:rsidRDefault="00F31081" w:rsidP="001C4741">
      <w:pPr>
        <w:spacing w:after="164" w:line="256" w:lineRule="auto"/>
        <w:ind w:left="567" w:hanging="10"/>
        <w:rPr>
          <w:rFonts w:eastAsia="Arial" w:cs="Arial"/>
          <w:lang w:bidi="pl-PL"/>
        </w:rPr>
      </w:pPr>
      <w:r w:rsidRPr="00F31081">
        <w:rPr>
          <w:rFonts w:ascii="Segoe UI Symbol" w:eastAsia="Segoe UI Symbol" w:hAnsi="Segoe UI Symbol" w:cs="Segoe UI Symbol"/>
          <w:lang w:bidi="pl-PL"/>
        </w:rPr>
        <w:t>☐</w:t>
      </w:r>
      <w:r w:rsidRPr="00F31081">
        <w:rPr>
          <w:rFonts w:eastAsia="Arial" w:cs="Arial"/>
          <w:lang w:bidi="pl-PL"/>
        </w:rPr>
        <w:t xml:space="preserve"> osobą fizyczną nieprowadzącą działalności gospodarczej </w:t>
      </w:r>
    </w:p>
    <w:p w14:paraId="3249F7B8" w14:textId="77777777" w:rsidR="00F31081" w:rsidRPr="00F31081" w:rsidRDefault="00F31081" w:rsidP="001C4741">
      <w:pPr>
        <w:spacing w:after="164" w:line="256" w:lineRule="auto"/>
        <w:ind w:left="567" w:hanging="10"/>
        <w:rPr>
          <w:rFonts w:eastAsia="Arial" w:cs="Arial"/>
          <w:lang w:bidi="pl-PL"/>
        </w:rPr>
      </w:pPr>
      <w:r w:rsidRPr="00F31081">
        <w:rPr>
          <w:rFonts w:ascii="Segoe UI Symbol" w:eastAsia="Segoe UI Symbol" w:hAnsi="Segoe UI Symbol" w:cs="Segoe UI Symbol"/>
          <w:lang w:bidi="pl-PL"/>
        </w:rPr>
        <w:t>☐</w:t>
      </w:r>
      <w:r w:rsidRPr="00F31081">
        <w:rPr>
          <w:rFonts w:eastAsia="Arial" w:cs="Arial"/>
          <w:lang w:bidi="pl-PL"/>
        </w:rPr>
        <w:t xml:space="preserve"> inny rodzaj………………………………. </w:t>
      </w:r>
    </w:p>
    <w:p w14:paraId="5AB116F9" w14:textId="77777777" w:rsidR="00F31081" w:rsidRPr="00F31081" w:rsidRDefault="00F31081" w:rsidP="001C4741">
      <w:pPr>
        <w:numPr>
          <w:ilvl w:val="0"/>
          <w:numId w:val="32"/>
        </w:numPr>
        <w:suppressAutoHyphens/>
        <w:spacing w:after="152" w:line="256" w:lineRule="auto"/>
        <w:ind w:left="567" w:right="65" w:hanging="281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Dane dotyczące Zamawiającego </w:t>
      </w:r>
    </w:p>
    <w:p w14:paraId="56CB3316" w14:textId="77777777" w:rsidR="00F31081" w:rsidRPr="00F31081" w:rsidRDefault="00F31081" w:rsidP="001C4741">
      <w:pPr>
        <w:spacing w:after="115" w:line="256" w:lineRule="auto"/>
        <w:ind w:left="567" w:right="65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Powiatowy Urząd Pracy w Gdyni, ul. Hugo Kołłątaja 8, 81-332 Gdynia, </w:t>
      </w:r>
    </w:p>
    <w:p w14:paraId="4C73AAA8" w14:textId="23FDD162" w:rsidR="00F31081" w:rsidRPr="00F31081" w:rsidRDefault="00F42A68" w:rsidP="001C4741">
      <w:pPr>
        <w:spacing w:line="360" w:lineRule="auto"/>
        <w:ind w:left="567" w:right="65"/>
        <w:rPr>
          <w:rFonts w:eastAsia="Arial" w:cs="Arial"/>
          <w:lang w:bidi="pl-PL"/>
        </w:rPr>
      </w:pPr>
      <w:r w:rsidRPr="005801F4">
        <w:rPr>
          <w:rFonts w:eastAsia="Arial" w:cs="Arial"/>
          <w:lang w:bidi="pl-PL"/>
        </w:rPr>
        <w:t>Adres e-Doręczeń:</w:t>
      </w:r>
      <w:r w:rsidRPr="005801F4">
        <w:rPr>
          <w:rFonts w:eastAsia="Arial" w:cs="Arial"/>
          <w:b/>
          <w:bCs/>
          <w:lang w:bidi="pl-PL"/>
        </w:rPr>
        <w:t> </w:t>
      </w:r>
      <w:r w:rsidRPr="005801F4">
        <w:rPr>
          <w:rFonts w:eastAsia="Arial" w:cs="Arial"/>
          <w:lang w:bidi="pl-PL"/>
        </w:rPr>
        <w:t>AE:PL-26704-41464-HCRAA-29</w:t>
      </w:r>
    </w:p>
    <w:p w14:paraId="0C66DCCE" w14:textId="77777777" w:rsidR="00F31081" w:rsidRPr="00F31081" w:rsidRDefault="00F31081" w:rsidP="001C4741">
      <w:pPr>
        <w:spacing w:after="156" w:line="256" w:lineRule="auto"/>
        <w:ind w:left="567" w:right="65" w:hanging="29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W imieniu Wykonawcy: </w:t>
      </w:r>
    </w:p>
    <w:p w14:paraId="61318248" w14:textId="77777777" w:rsidR="00F31081" w:rsidRPr="00F31081" w:rsidRDefault="00F31081" w:rsidP="001C4741">
      <w:pPr>
        <w:numPr>
          <w:ilvl w:val="0"/>
          <w:numId w:val="33"/>
        </w:numPr>
        <w:suppressAutoHyphens/>
        <w:spacing w:after="159" w:line="256" w:lineRule="auto"/>
        <w:ind w:left="567" w:right="65" w:hanging="283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Oferuję wykonanie przedmiotowego zamówienia za cenę łączną w kwocie netto: </w:t>
      </w:r>
    </w:p>
    <w:p w14:paraId="435FEDE1" w14:textId="43D5F0C8" w:rsidR="00F31081" w:rsidRPr="00F31081" w:rsidRDefault="00F31081" w:rsidP="001C4741">
      <w:pPr>
        <w:spacing w:after="156" w:line="256" w:lineRule="auto"/>
        <w:ind w:left="567" w:right="65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>………………………… zł + podatek VAT (zwolniony netto=brutto).</w:t>
      </w:r>
    </w:p>
    <w:p w14:paraId="09B276DA" w14:textId="2A61D8BB" w:rsidR="00E40E20" w:rsidRPr="00E40E20" w:rsidRDefault="00F31081" w:rsidP="001C4741">
      <w:pPr>
        <w:numPr>
          <w:ilvl w:val="0"/>
          <w:numId w:val="33"/>
        </w:numPr>
        <w:suppressAutoHyphens/>
        <w:spacing w:after="27" w:line="369" w:lineRule="auto"/>
        <w:ind w:left="567" w:right="65" w:hanging="283"/>
        <w:rPr>
          <w:rFonts w:eastAsia="Arial" w:cs="Arial"/>
          <w:bCs/>
          <w:lang w:bidi="pl-PL"/>
        </w:rPr>
      </w:pPr>
      <w:r w:rsidRPr="00F31081">
        <w:rPr>
          <w:rFonts w:eastAsia="Arial" w:cs="Arial"/>
          <w:lang w:bidi="pl-PL"/>
        </w:rPr>
        <w:t xml:space="preserve">Oświadczam, </w:t>
      </w:r>
      <w:r w:rsidR="00E40E20" w:rsidRPr="003F0AA1">
        <w:rPr>
          <w:rFonts w:cs="Arial"/>
          <w:bCs/>
        </w:rPr>
        <w:t xml:space="preserve">że szkolenie będzie prowadzone przez kadrę dydaktyczną </w:t>
      </w:r>
      <w:r w:rsidR="00E40E20" w:rsidRPr="00E40E20">
        <w:rPr>
          <w:rFonts w:cs="Arial"/>
          <w:bCs/>
        </w:rPr>
        <w:t xml:space="preserve">posiadającą doświadczenie polegające na przeprowadzeniu w okresie ostatnich 3 lat przed upływem terminu składania ofert następujących szkoleń obejmujących swoim zakresem </w:t>
      </w:r>
      <w:r w:rsidR="001A6644" w:rsidRPr="00402B1E">
        <w:rPr>
          <w:rFonts w:eastAsia="Arial" w:cs="Arial"/>
          <w:lang w:bidi="pl-PL"/>
        </w:rPr>
        <w:t xml:space="preserve">przygotowanie uczestników szkolenia do uzyskania </w:t>
      </w:r>
      <w:r w:rsidR="001A6644" w:rsidRPr="00402B1E">
        <w:rPr>
          <w:rFonts w:eastAsia="Arial" w:cs="Arial"/>
          <w:bCs/>
          <w:snapToGrid w:val="0"/>
          <w:lang w:bidi="pl-PL"/>
        </w:rPr>
        <w:t>umiejętności w zakresie prowadzenia własnej działalności gospodarczej</w:t>
      </w:r>
      <w:r w:rsidR="00E40E20" w:rsidRPr="00E40E20">
        <w:rPr>
          <w:rFonts w:cs="Arial"/>
          <w:bCs/>
        </w:rPr>
        <w:t>:</w:t>
      </w:r>
    </w:p>
    <w:p w14:paraId="1E8638ED" w14:textId="2B246F01" w:rsidR="00E40E20" w:rsidRPr="003F0AA1" w:rsidRDefault="00E40E20" w:rsidP="007A7387">
      <w:pPr>
        <w:spacing w:line="360" w:lineRule="auto"/>
        <w:ind w:left="567"/>
        <w:rPr>
          <w:rFonts w:cs="Arial"/>
          <w:bCs/>
        </w:rPr>
      </w:pPr>
      <w:r w:rsidRPr="003F0AA1">
        <w:rPr>
          <w:rFonts w:cs="Arial"/>
          <w:bCs/>
        </w:rPr>
        <w:t xml:space="preserve">……………… </w:t>
      </w:r>
      <w:r w:rsidRPr="003F0AA1">
        <w:rPr>
          <w:rFonts w:cs="Arial"/>
          <w:bCs/>
          <w:i/>
          <w:iCs/>
        </w:rPr>
        <w:t>(imię i nazwisko osoby, której dotyczą informacje):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Tabela nr. 1 dotycząca dośwadczenia instruktowa"/>
      </w:tblPr>
      <w:tblGrid>
        <w:gridCol w:w="583"/>
        <w:gridCol w:w="2961"/>
        <w:gridCol w:w="2410"/>
        <w:gridCol w:w="2693"/>
      </w:tblGrid>
      <w:tr w:rsidR="001C4741" w:rsidRPr="003F0AA1" w14:paraId="79251EA8" w14:textId="77777777" w:rsidTr="009A44E4">
        <w:trPr>
          <w:trHeight w:val="738"/>
        </w:trPr>
        <w:tc>
          <w:tcPr>
            <w:tcW w:w="583" w:type="dxa"/>
            <w:shd w:val="clear" w:color="auto" w:fill="D9D9D9" w:themeFill="background1" w:themeFillShade="D9"/>
            <w:vAlign w:val="center"/>
          </w:tcPr>
          <w:p w14:paraId="1E42AAA0" w14:textId="30A0AC47" w:rsidR="00E40E20" w:rsidRPr="003F0AA1" w:rsidRDefault="00E40E20" w:rsidP="001C4741">
            <w:pPr>
              <w:spacing w:line="360" w:lineRule="auto"/>
              <w:ind w:left="33"/>
              <w:jc w:val="both"/>
              <w:rPr>
                <w:rFonts w:cs="Arial"/>
                <w:bCs/>
              </w:rPr>
            </w:pPr>
            <w:r w:rsidRPr="003F0AA1">
              <w:rPr>
                <w:rFonts w:cs="Arial"/>
                <w:bCs/>
              </w:rPr>
              <w:t>Lp</w:t>
            </w:r>
            <w:r w:rsidR="001C4741">
              <w:rPr>
                <w:rFonts w:cs="Arial"/>
                <w:bCs/>
              </w:rPr>
              <w:t>.</w:t>
            </w:r>
          </w:p>
        </w:tc>
        <w:tc>
          <w:tcPr>
            <w:tcW w:w="2961" w:type="dxa"/>
            <w:shd w:val="clear" w:color="auto" w:fill="D9D9D9" w:themeFill="background1" w:themeFillShade="D9"/>
            <w:vAlign w:val="center"/>
          </w:tcPr>
          <w:p w14:paraId="7E987D62" w14:textId="77777777" w:rsidR="00E40E20" w:rsidRPr="003F0AA1" w:rsidRDefault="00E40E20" w:rsidP="001C4741">
            <w:pPr>
              <w:spacing w:line="360" w:lineRule="auto"/>
              <w:ind w:left="25"/>
              <w:rPr>
                <w:rFonts w:cs="Arial"/>
                <w:bCs/>
              </w:rPr>
            </w:pPr>
            <w:r w:rsidRPr="003F0AA1">
              <w:rPr>
                <w:rFonts w:cs="Arial"/>
                <w:bCs/>
              </w:rPr>
              <w:t>Nazwa i zakres szkolenia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B0F20D2" w14:textId="0A4F549C" w:rsidR="00E40E20" w:rsidRPr="003F0AA1" w:rsidRDefault="001A6644" w:rsidP="001C4741">
            <w:pPr>
              <w:spacing w:line="360" w:lineRule="auto"/>
              <w:ind w:left="33"/>
              <w:rPr>
                <w:rFonts w:cs="Arial"/>
                <w:bCs/>
              </w:rPr>
            </w:pPr>
            <w:r w:rsidRPr="004F0AB0">
              <w:rPr>
                <w:rFonts w:eastAsia="Arial"/>
                <w:lang w:eastAsia="en-GB" w:bidi="pl-PL"/>
              </w:rPr>
              <w:t>Liczba uczestników szkolenia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E6AFAD2" w14:textId="77777777" w:rsidR="00E40E20" w:rsidRPr="003F0AA1" w:rsidRDefault="00E40E20" w:rsidP="001C4741">
            <w:pPr>
              <w:spacing w:line="360" w:lineRule="auto"/>
              <w:rPr>
                <w:rFonts w:cs="Arial"/>
                <w:bCs/>
              </w:rPr>
            </w:pPr>
            <w:r w:rsidRPr="003F0AA1">
              <w:rPr>
                <w:rFonts w:cs="Arial"/>
                <w:bCs/>
              </w:rPr>
              <w:t>Organizator szkolenia i Wykonawca szkolenia</w:t>
            </w:r>
          </w:p>
        </w:tc>
      </w:tr>
      <w:tr w:rsidR="009A44E4" w:rsidRPr="003F0AA1" w14:paraId="18D7DF97" w14:textId="77777777" w:rsidTr="009A44E4">
        <w:tc>
          <w:tcPr>
            <w:tcW w:w="583" w:type="dxa"/>
          </w:tcPr>
          <w:p w14:paraId="2016011A" w14:textId="77777777" w:rsidR="00E40E20" w:rsidRPr="003F0AA1" w:rsidRDefault="00E40E20" w:rsidP="001C4741">
            <w:pPr>
              <w:spacing w:line="360" w:lineRule="auto"/>
              <w:ind w:left="33"/>
              <w:rPr>
                <w:rFonts w:cs="Arial"/>
                <w:bCs/>
              </w:rPr>
            </w:pPr>
            <w:r w:rsidRPr="003F0AA1">
              <w:rPr>
                <w:rFonts w:cs="Arial"/>
                <w:bCs/>
              </w:rPr>
              <w:t>1</w:t>
            </w:r>
          </w:p>
        </w:tc>
        <w:tc>
          <w:tcPr>
            <w:tcW w:w="2961" w:type="dxa"/>
          </w:tcPr>
          <w:p w14:paraId="073515D8" w14:textId="77777777" w:rsidR="00E40E20" w:rsidRPr="003F0AA1" w:rsidRDefault="00E40E20" w:rsidP="001C4741">
            <w:pPr>
              <w:spacing w:line="360" w:lineRule="auto"/>
              <w:ind w:left="567"/>
              <w:rPr>
                <w:rFonts w:cs="Arial"/>
                <w:bCs/>
              </w:rPr>
            </w:pPr>
          </w:p>
        </w:tc>
        <w:tc>
          <w:tcPr>
            <w:tcW w:w="2410" w:type="dxa"/>
          </w:tcPr>
          <w:p w14:paraId="1A93B951" w14:textId="77777777" w:rsidR="00E40E20" w:rsidRPr="003F0AA1" w:rsidRDefault="00E40E20" w:rsidP="001C4741">
            <w:pPr>
              <w:spacing w:line="360" w:lineRule="auto"/>
              <w:ind w:left="567"/>
              <w:rPr>
                <w:rFonts w:cs="Arial"/>
                <w:bCs/>
              </w:rPr>
            </w:pPr>
          </w:p>
        </w:tc>
        <w:tc>
          <w:tcPr>
            <w:tcW w:w="2693" w:type="dxa"/>
          </w:tcPr>
          <w:p w14:paraId="30391498" w14:textId="77777777" w:rsidR="00E40E20" w:rsidRPr="003F0AA1" w:rsidRDefault="00E40E20" w:rsidP="001C4741">
            <w:pPr>
              <w:spacing w:line="360" w:lineRule="auto"/>
              <w:ind w:left="567"/>
              <w:rPr>
                <w:rFonts w:cs="Arial"/>
                <w:bCs/>
              </w:rPr>
            </w:pPr>
          </w:p>
        </w:tc>
      </w:tr>
      <w:tr w:rsidR="009A44E4" w:rsidRPr="003F0AA1" w14:paraId="437DD398" w14:textId="77777777" w:rsidTr="009A44E4">
        <w:tc>
          <w:tcPr>
            <w:tcW w:w="583" w:type="dxa"/>
          </w:tcPr>
          <w:p w14:paraId="2CA96B90" w14:textId="77777777" w:rsidR="00E40E20" w:rsidRPr="003F0AA1" w:rsidRDefault="00E40E20" w:rsidP="001C4741">
            <w:pPr>
              <w:spacing w:line="360" w:lineRule="auto"/>
              <w:ind w:left="33"/>
              <w:rPr>
                <w:rFonts w:cs="Arial"/>
                <w:bCs/>
              </w:rPr>
            </w:pPr>
            <w:r w:rsidRPr="003F0AA1">
              <w:rPr>
                <w:rFonts w:cs="Arial"/>
                <w:bCs/>
              </w:rPr>
              <w:t>…</w:t>
            </w:r>
          </w:p>
        </w:tc>
        <w:tc>
          <w:tcPr>
            <w:tcW w:w="2961" w:type="dxa"/>
          </w:tcPr>
          <w:p w14:paraId="7A9046A1" w14:textId="77777777" w:rsidR="00E40E20" w:rsidRPr="003F0AA1" w:rsidRDefault="00E40E20" w:rsidP="001C4741">
            <w:pPr>
              <w:spacing w:line="360" w:lineRule="auto"/>
              <w:ind w:left="567"/>
              <w:rPr>
                <w:rFonts w:cs="Arial"/>
                <w:bCs/>
              </w:rPr>
            </w:pPr>
          </w:p>
        </w:tc>
        <w:tc>
          <w:tcPr>
            <w:tcW w:w="2410" w:type="dxa"/>
          </w:tcPr>
          <w:p w14:paraId="0BF28E18" w14:textId="77777777" w:rsidR="00E40E20" w:rsidRPr="003F0AA1" w:rsidRDefault="00E40E20" w:rsidP="001C4741">
            <w:pPr>
              <w:spacing w:line="360" w:lineRule="auto"/>
              <w:ind w:left="567"/>
              <w:rPr>
                <w:rFonts w:cs="Arial"/>
                <w:bCs/>
              </w:rPr>
            </w:pPr>
          </w:p>
        </w:tc>
        <w:tc>
          <w:tcPr>
            <w:tcW w:w="2693" w:type="dxa"/>
          </w:tcPr>
          <w:p w14:paraId="7341EF14" w14:textId="77777777" w:rsidR="00E40E20" w:rsidRPr="003F0AA1" w:rsidRDefault="00E40E20" w:rsidP="001C4741">
            <w:pPr>
              <w:spacing w:line="360" w:lineRule="auto"/>
              <w:ind w:left="567"/>
              <w:rPr>
                <w:rFonts w:cs="Arial"/>
                <w:bCs/>
              </w:rPr>
            </w:pPr>
          </w:p>
        </w:tc>
      </w:tr>
    </w:tbl>
    <w:p w14:paraId="4D12E7B6" w14:textId="77777777" w:rsidR="00885483" w:rsidRPr="003F0AA1" w:rsidRDefault="00885483" w:rsidP="005D4B9E">
      <w:pPr>
        <w:spacing w:line="360" w:lineRule="auto"/>
        <w:rPr>
          <w:rFonts w:cs="Arial"/>
          <w:bCs/>
        </w:rPr>
      </w:pPr>
    </w:p>
    <w:p w14:paraId="14EFE742" w14:textId="77777777" w:rsidR="007A7387" w:rsidRPr="00C21F7D" w:rsidRDefault="007A7387" w:rsidP="00CD450B">
      <w:pPr>
        <w:pStyle w:val="Akapitzlist"/>
        <w:numPr>
          <w:ilvl w:val="0"/>
          <w:numId w:val="33"/>
        </w:numPr>
        <w:spacing w:line="360" w:lineRule="auto"/>
        <w:ind w:left="567" w:hanging="283"/>
        <w:rPr>
          <w:rFonts w:eastAsia="Arial" w:cs="Arial"/>
          <w:lang w:bidi="pl-PL"/>
        </w:rPr>
      </w:pPr>
      <w:r w:rsidRPr="00C21F7D">
        <w:rPr>
          <w:rFonts w:eastAsia="Arial" w:cs="Arial"/>
          <w:lang w:bidi="pl-PL"/>
        </w:rPr>
        <w:lastRenderedPageBreak/>
        <w:t>Oświadczam, że w okresie ostatnich trzech lat przed upływem terminu składania ofert, a jeśli okres prowadzenia działalności jest krótszy, w tym okresie, Wykonawca przeprowadził następującą liczbę szkoleń w zakresie zgodnym z SWZ: …….</w:t>
      </w:r>
    </w:p>
    <w:p w14:paraId="5287909D" w14:textId="77777777" w:rsidR="007A7387" w:rsidRDefault="007A7387" w:rsidP="00CD450B">
      <w:pPr>
        <w:numPr>
          <w:ilvl w:val="0"/>
          <w:numId w:val="33"/>
        </w:numPr>
        <w:suppressAutoHyphens/>
        <w:spacing w:after="27" w:line="360" w:lineRule="auto"/>
        <w:ind w:left="567" w:right="65" w:hanging="283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Oświadczam, że Wykonawca przeprowadzi / nie przeprowadzi</w:t>
      </w:r>
      <w:r w:rsidRPr="00B54D08">
        <w:rPr>
          <w:rFonts w:eastAsia="Arial" w:cs="Arial"/>
          <w:vertAlign w:val="superscript"/>
          <w:lang w:bidi="pl-PL"/>
        </w:rPr>
        <w:footnoteReference w:id="1"/>
      </w:r>
      <w:r w:rsidRPr="00B54D08">
        <w:rPr>
          <w:rFonts w:eastAsia="Arial" w:cs="Arial"/>
          <w:lang w:bidi="pl-PL"/>
        </w:rPr>
        <w:t xml:space="preserve"> analizy skuteczności i efektywności przedmiotowego szkolenia. </w:t>
      </w:r>
    </w:p>
    <w:p w14:paraId="59EA902D" w14:textId="77777777" w:rsidR="00CD450B" w:rsidRDefault="007A7387" w:rsidP="00CD450B">
      <w:pPr>
        <w:numPr>
          <w:ilvl w:val="0"/>
          <w:numId w:val="33"/>
        </w:numPr>
        <w:suppressAutoHyphens/>
        <w:spacing w:after="27" w:line="360" w:lineRule="auto"/>
        <w:ind w:left="567" w:right="62" w:hanging="283"/>
        <w:rPr>
          <w:rFonts w:eastAsia="Arial" w:cs="Arial"/>
          <w:lang w:bidi="pl-PL"/>
        </w:rPr>
      </w:pPr>
      <w:r w:rsidRPr="005801F4">
        <w:rPr>
          <w:rFonts w:eastAsia="Arial" w:cs="Arial"/>
          <w:lang w:bidi="pl-PL"/>
        </w:rPr>
        <w:t>Oświadczam, że Wykonawca posiada / nie posiada</w:t>
      </w:r>
      <w:r>
        <w:rPr>
          <w:rFonts w:eastAsia="Arial" w:cs="Arial"/>
          <w:vertAlign w:val="superscript"/>
          <w:lang w:bidi="pl-PL"/>
        </w:rPr>
        <w:t>3</w:t>
      </w:r>
      <w:r w:rsidRPr="005801F4">
        <w:rPr>
          <w:rFonts w:eastAsia="Arial" w:cs="Arial"/>
          <w:lang w:bidi="pl-PL"/>
        </w:rPr>
        <w:t xml:space="preserve"> </w:t>
      </w:r>
      <w:r w:rsidRPr="005801F4">
        <w:rPr>
          <w:rFonts w:cs="Arial"/>
          <w:lang w:bidi="pl-PL"/>
        </w:rPr>
        <w:t>certyfikat jakości świadczonych usług szkoleniowych.</w:t>
      </w:r>
    </w:p>
    <w:p w14:paraId="3011CB4A" w14:textId="5587E860" w:rsidR="007A7387" w:rsidRPr="00CD450B" w:rsidRDefault="007A7387" w:rsidP="00CD450B">
      <w:pPr>
        <w:numPr>
          <w:ilvl w:val="0"/>
          <w:numId w:val="33"/>
        </w:numPr>
        <w:suppressAutoHyphens/>
        <w:spacing w:after="27" w:line="360" w:lineRule="auto"/>
        <w:ind w:left="567" w:right="62" w:hanging="425"/>
        <w:rPr>
          <w:rFonts w:eastAsia="Arial" w:cs="Arial"/>
          <w:lang w:bidi="pl-PL"/>
        </w:rPr>
      </w:pPr>
      <w:r w:rsidRPr="00CD450B">
        <w:rPr>
          <w:rFonts w:eastAsia="Arial" w:cs="Arial"/>
          <w:lang w:bidi="pl-PL"/>
        </w:rPr>
        <w:t>Oświadczam, że zapoznałem/</w:t>
      </w:r>
      <w:proofErr w:type="spellStart"/>
      <w:r w:rsidRPr="00CD450B">
        <w:rPr>
          <w:rFonts w:eastAsia="Arial" w:cs="Arial"/>
          <w:lang w:bidi="pl-PL"/>
        </w:rPr>
        <w:t>am</w:t>
      </w:r>
      <w:proofErr w:type="spellEnd"/>
      <w:r w:rsidRPr="00CD450B">
        <w:rPr>
          <w:rFonts w:eastAsia="Arial" w:cs="Arial"/>
          <w:lang w:bidi="pl-PL"/>
        </w:rPr>
        <w:t xml:space="preserve"> się z opisem przedmiotu zamówienia, treścią Specyfikacji Warunków Zamówienia, w tym ze wzorem umowy i nie wnoszę zastrzeżeń. </w:t>
      </w:r>
    </w:p>
    <w:p w14:paraId="35B09E31" w14:textId="77777777" w:rsidR="007A7387" w:rsidRPr="00B54D08" w:rsidRDefault="007A7387" w:rsidP="00CD450B">
      <w:pPr>
        <w:numPr>
          <w:ilvl w:val="0"/>
          <w:numId w:val="33"/>
        </w:numPr>
        <w:suppressAutoHyphens/>
        <w:spacing w:after="27" w:line="360" w:lineRule="auto"/>
        <w:ind w:left="567" w:right="65" w:hanging="42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Oświadczam, że Wykonawca będzie związany niniejszą ofertą przez okres 30 dni, liczony od terminu otwarcia ofert, zgodnie z SWZ. </w:t>
      </w:r>
    </w:p>
    <w:p w14:paraId="53B17C24" w14:textId="77777777" w:rsidR="007A7387" w:rsidRPr="00B54D08" w:rsidRDefault="007A7387" w:rsidP="00CD450B">
      <w:pPr>
        <w:numPr>
          <w:ilvl w:val="0"/>
          <w:numId w:val="33"/>
        </w:numPr>
        <w:suppressAutoHyphens/>
        <w:spacing w:after="27" w:line="360" w:lineRule="auto"/>
        <w:ind w:left="567" w:right="65" w:hanging="42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Zamierzam/nie zamierzam</w:t>
      </w:r>
      <w:r>
        <w:rPr>
          <w:rFonts w:eastAsia="Arial" w:cs="Arial"/>
          <w:vertAlign w:val="superscript"/>
          <w:lang w:bidi="pl-PL"/>
        </w:rPr>
        <w:t>3</w:t>
      </w:r>
      <w:r w:rsidRPr="00B54D08">
        <w:rPr>
          <w:rFonts w:eastAsia="Arial" w:cs="Arial"/>
          <w:lang w:bidi="pl-PL"/>
        </w:rPr>
        <w:t xml:space="preserve"> udzielić część zamówienia podwykonawcom. </w:t>
      </w:r>
    </w:p>
    <w:p w14:paraId="5AF44FB6" w14:textId="77777777" w:rsidR="007A7387" w:rsidRPr="00B54D08" w:rsidRDefault="007A7387" w:rsidP="00CD450B">
      <w:pPr>
        <w:spacing w:after="240" w:line="360" w:lineRule="auto"/>
        <w:ind w:left="567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Podwykonawcom zamierzam powierzyć następujące części zamówienia: </w:t>
      </w:r>
    </w:p>
    <w:p w14:paraId="69A2E2C4" w14:textId="77777777" w:rsidR="007A7387" w:rsidRPr="00B54D08" w:rsidRDefault="007A7387" w:rsidP="00CD450B">
      <w:pPr>
        <w:spacing w:line="360" w:lineRule="auto"/>
        <w:ind w:left="567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………………………………… </w:t>
      </w:r>
    </w:p>
    <w:p w14:paraId="28E25764" w14:textId="77777777" w:rsidR="007A7387" w:rsidRPr="00B54D08" w:rsidRDefault="007A7387" w:rsidP="00CD450B">
      <w:pPr>
        <w:spacing w:after="240" w:line="360" w:lineRule="auto"/>
        <w:ind w:left="567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Dane Wykonawców (jeżeli są znani):  </w:t>
      </w:r>
    </w:p>
    <w:p w14:paraId="0E3F572C" w14:textId="77777777" w:rsidR="007A7387" w:rsidRPr="00B54D08" w:rsidRDefault="007A7387" w:rsidP="00CD450B">
      <w:pPr>
        <w:spacing w:line="360" w:lineRule="auto"/>
        <w:ind w:left="567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………………………………… </w:t>
      </w:r>
    </w:p>
    <w:p w14:paraId="2EFFDD2C" w14:textId="77777777" w:rsidR="007A7387" w:rsidRPr="00B54D08" w:rsidRDefault="007A7387" w:rsidP="00CD450B">
      <w:pPr>
        <w:numPr>
          <w:ilvl w:val="0"/>
          <w:numId w:val="33"/>
        </w:numPr>
        <w:suppressAutoHyphens/>
        <w:spacing w:after="27" w:line="360" w:lineRule="auto"/>
        <w:ind w:left="567" w:right="65" w:hanging="42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28D49E94" w14:textId="77777777" w:rsidR="007A7387" w:rsidRPr="00B54D08" w:rsidRDefault="007A7387" w:rsidP="00CD450B">
      <w:pPr>
        <w:numPr>
          <w:ilvl w:val="0"/>
          <w:numId w:val="33"/>
        </w:numPr>
        <w:suppressAutoHyphens/>
        <w:spacing w:after="27" w:line="360" w:lineRule="auto"/>
        <w:ind w:left="567" w:right="65" w:hanging="42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Szczegółowy wykaz kalkulacji ceny szkolenia pn.: </w:t>
      </w:r>
    </w:p>
    <w:p w14:paraId="7FD45314" w14:textId="6B6F8174" w:rsidR="007A7387" w:rsidRDefault="007A7387" w:rsidP="00CD450B">
      <w:pPr>
        <w:spacing w:line="360" w:lineRule="auto"/>
        <w:ind w:left="567" w:right="-144"/>
        <w:rPr>
          <w:rFonts w:eastAsia="Arial" w:cs="Arial"/>
          <w:lang w:bidi="pl-PL"/>
        </w:rPr>
      </w:pPr>
      <w:r w:rsidRPr="00B54D08">
        <w:rPr>
          <w:rFonts w:eastAsia="Arial" w:cs="Arial"/>
          <w:bCs/>
          <w:lang w:bidi="pl-PL"/>
        </w:rPr>
        <w:t>„</w:t>
      </w:r>
      <w:r w:rsidRPr="00B54D08">
        <w:rPr>
          <w:rFonts w:cs="Arial"/>
          <w:bCs/>
        </w:rPr>
        <w:t>ABC przedsiębiorczości z elementami e-marketingu</w:t>
      </w:r>
      <w:r w:rsidRPr="00B54D08">
        <w:rPr>
          <w:rFonts w:eastAsia="Arial" w:cs="Arial"/>
          <w:bCs/>
          <w:lang w:bidi="pl-PL"/>
        </w:rPr>
        <w:t>”</w:t>
      </w:r>
      <w:r w:rsidRPr="00AB4DCD">
        <w:t xml:space="preserve"> </w:t>
      </w:r>
      <w:r w:rsidRPr="00AB4DCD">
        <w:rPr>
          <w:rFonts w:eastAsia="Arial" w:cs="Arial"/>
          <w:bCs/>
          <w:lang w:bidi="pl-PL"/>
        </w:rPr>
        <w:t>dla 50 osó</w:t>
      </w:r>
      <w:r w:rsidR="00CD450B">
        <w:rPr>
          <w:rFonts w:eastAsia="Arial" w:cs="Arial"/>
          <w:bCs/>
          <w:lang w:bidi="pl-PL"/>
        </w:rPr>
        <w:t xml:space="preserve">b </w:t>
      </w:r>
      <w:r w:rsidRPr="00AB4DCD">
        <w:rPr>
          <w:rFonts w:eastAsia="Arial" w:cs="Arial"/>
          <w:bCs/>
          <w:lang w:bidi="pl-PL"/>
        </w:rPr>
        <w:t>bezrobotnych, zarejestrowanych w Powiatowym Urzędzie Pracy w Gdyni</w:t>
      </w:r>
      <w:r w:rsidRPr="00B54D08">
        <w:rPr>
          <w:rFonts w:eastAsia="Arial" w:cs="Arial"/>
          <w:bCs/>
          <w:lang w:bidi="pl-PL"/>
        </w:rPr>
        <w:t>:</w:t>
      </w:r>
    </w:p>
    <w:p w14:paraId="0F8412C4" w14:textId="77777777" w:rsidR="007A7387" w:rsidRPr="00664306" w:rsidRDefault="007A7387" w:rsidP="00CD450B">
      <w:pPr>
        <w:spacing w:line="360" w:lineRule="auto"/>
        <w:ind w:left="851" w:right="65" w:hanging="283"/>
        <w:rPr>
          <w:rFonts w:eastAsia="Arial" w:cs="Arial"/>
          <w:lang w:bidi="pl-PL"/>
        </w:rPr>
      </w:pPr>
      <w:r w:rsidRPr="00664306">
        <w:rPr>
          <w:rFonts w:eastAsia="Arial" w:cs="Arial"/>
          <w:lang w:bidi="pl-PL"/>
        </w:rPr>
        <w:t xml:space="preserve">Liczba uczestników szkolenia: </w:t>
      </w:r>
      <w:r w:rsidRPr="00664306">
        <w:rPr>
          <w:rFonts w:eastAsia="Arial" w:cs="Arial"/>
          <w:b/>
          <w:bCs/>
          <w:lang w:bidi="pl-PL"/>
        </w:rPr>
        <w:t>maksymalnie 50</w:t>
      </w:r>
    </w:p>
    <w:p w14:paraId="58D09D47" w14:textId="77777777" w:rsidR="007A7387" w:rsidRPr="00664306" w:rsidRDefault="007A7387" w:rsidP="00CD450B">
      <w:pPr>
        <w:spacing w:line="360" w:lineRule="auto"/>
        <w:ind w:left="851" w:right="65" w:hanging="283"/>
        <w:rPr>
          <w:rFonts w:eastAsia="Arial" w:cs="Arial"/>
          <w:lang w:bidi="pl-PL"/>
        </w:rPr>
      </w:pPr>
      <w:r w:rsidRPr="00664306">
        <w:rPr>
          <w:rFonts w:eastAsia="Arial" w:cs="Arial"/>
          <w:lang w:bidi="pl-PL"/>
        </w:rPr>
        <w:t>Liczba godzin dydaktycznych szkolenia (uwzględniając godzinę dydaktyczną</w:t>
      </w:r>
    </w:p>
    <w:p w14:paraId="562E8FD9" w14:textId="77777777" w:rsidR="007A7387" w:rsidRDefault="007A7387" w:rsidP="00CD450B">
      <w:pPr>
        <w:spacing w:line="360" w:lineRule="auto"/>
        <w:ind w:left="851" w:right="65" w:hanging="283"/>
        <w:rPr>
          <w:rFonts w:eastAsia="Arial" w:cs="Arial"/>
          <w:lang w:bidi="pl-PL"/>
        </w:rPr>
      </w:pPr>
      <w:r w:rsidRPr="00664306">
        <w:rPr>
          <w:rFonts w:eastAsia="Arial" w:cs="Arial"/>
          <w:lang w:bidi="pl-PL"/>
        </w:rPr>
        <w:t xml:space="preserve">trwającą 45 minut): </w:t>
      </w:r>
      <w:r w:rsidRPr="00664306">
        <w:rPr>
          <w:rFonts w:eastAsia="Arial" w:cs="Arial"/>
          <w:b/>
          <w:bCs/>
          <w:lang w:bidi="pl-PL"/>
        </w:rPr>
        <w:t>30</w:t>
      </w:r>
    </w:p>
    <w:p w14:paraId="5351569E" w14:textId="77777777" w:rsidR="007A7387" w:rsidRDefault="007A7387" w:rsidP="007A7387">
      <w:pPr>
        <w:spacing w:line="360" w:lineRule="auto"/>
        <w:ind w:right="65" w:firstLine="993"/>
        <w:rPr>
          <w:rFonts w:eastAsia="Arial" w:cs="Arial"/>
          <w:lang w:bidi="pl-PL"/>
        </w:rPr>
      </w:pPr>
    </w:p>
    <w:p w14:paraId="7274BC9E" w14:textId="77777777" w:rsidR="007A7387" w:rsidRDefault="007A7387" w:rsidP="007A7387">
      <w:pPr>
        <w:spacing w:line="360" w:lineRule="auto"/>
        <w:ind w:right="65" w:firstLine="993"/>
        <w:rPr>
          <w:rFonts w:eastAsia="Arial" w:cs="Arial"/>
          <w:lang w:bidi="pl-PL"/>
        </w:rPr>
      </w:pPr>
    </w:p>
    <w:tbl>
      <w:tblPr>
        <w:tblW w:w="9639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6663"/>
        <w:gridCol w:w="1842"/>
      </w:tblGrid>
      <w:tr w:rsidR="007A7387" w:rsidRPr="00664306" w14:paraId="7F2A8AF4" w14:textId="77777777" w:rsidTr="00721F46">
        <w:trPr>
          <w:trHeight w:val="60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nil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74F5B5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lastRenderedPageBreak/>
              <w:t>Lp.</w:t>
            </w:r>
          </w:p>
        </w:tc>
        <w:tc>
          <w:tcPr>
            <w:tcW w:w="7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02E16B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t>Składniki kosztu szkolenia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8E9658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t>Kwota netto</w:t>
            </w:r>
          </w:p>
        </w:tc>
      </w:tr>
      <w:tr w:rsidR="007A7387" w:rsidRPr="00664306" w14:paraId="6E74CD30" w14:textId="77777777" w:rsidTr="00721F46">
        <w:trPr>
          <w:cantSplit/>
          <w:trHeight w:hRule="exact" w:val="63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219C71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t>1.</w:t>
            </w: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B60D0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DC329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</w:tr>
      <w:tr w:rsidR="007A7387" w:rsidRPr="00664306" w14:paraId="1195891F" w14:textId="77777777" w:rsidTr="00721F46">
        <w:trPr>
          <w:cantSplit/>
          <w:trHeight w:hRule="exact" w:val="60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1F0ADB7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501F2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689128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</w:tr>
      <w:tr w:rsidR="007A7387" w:rsidRPr="00664306" w14:paraId="32D97ADB" w14:textId="77777777" w:rsidTr="00721F46">
        <w:trPr>
          <w:cantSplit/>
          <w:trHeight w:hRule="exact" w:val="5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0BA18B8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5315FF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FB899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</w:tr>
      <w:tr w:rsidR="007A7387" w:rsidRPr="00664306" w14:paraId="54095DCD" w14:textId="77777777" w:rsidTr="00721F46">
        <w:trPr>
          <w:cantSplit/>
          <w:trHeight w:hRule="exact" w:val="5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4B0304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F9A07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4D5C3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</w:tr>
      <w:tr w:rsidR="007A7387" w:rsidRPr="00664306" w14:paraId="16E11A02" w14:textId="77777777" w:rsidTr="00721F46">
        <w:trPr>
          <w:cantSplit/>
          <w:trHeight w:hRule="exact" w:val="5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6051A6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290E6B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AF2CB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</w:tr>
      <w:tr w:rsidR="007A7387" w:rsidRPr="00664306" w14:paraId="411F37E3" w14:textId="77777777" w:rsidTr="00721F46">
        <w:trPr>
          <w:cantSplit/>
          <w:trHeight w:hRule="exact" w:val="5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AF8469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78722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81F22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</w:tr>
      <w:tr w:rsidR="007A7387" w:rsidRPr="00664306" w14:paraId="58FF9800" w14:textId="77777777" w:rsidTr="00721F46">
        <w:trPr>
          <w:cantSplit/>
          <w:trHeight w:val="588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AFE5D1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10616A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t>1a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75D4DC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t xml:space="preserve"> Koszt szkolenia jednej osoby: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73BBFD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</w:tr>
      <w:tr w:rsidR="007A7387" w:rsidRPr="00664306" w14:paraId="513E2328" w14:textId="77777777" w:rsidTr="00721F46">
        <w:trPr>
          <w:cantSplit/>
          <w:trHeight w:val="58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0770F97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9DFAA8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t>1b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A5E0F7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t xml:space="preserve"> Koszt osobogodziny szkolenia***: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B426B8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</w:tr>
      <w:tr w:rsidR="007A7387" w:rsidRPr="00664306" w14:paraId="4B94D366" w14:textId="77777777" w:rsidTr="00721F46">
        <w:trPr>
          <w:cantSplit/>
          <w:trHeight w:val="5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D785DA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6F19D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t>1c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DFB95A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  <w:r w:rsidRPr="00664306">
              <w:rPr>
                <w:rFonts w:eastAsia="Arial" w:cs="Arial"/>
                <w:lang w:bidi="pl-PL"/>
              </w:rPr>
              <w:t xml:space="preserve"> </w:t>
            </w:r>
            <w:r w:rsidRPr="00664306">
              <w:rPr>
                <w:rFonts w:eastAsia="Arial" w:cs="Arial"/>
                <w:b/>
                <w:bCs/>
                <w:lang w:bidi="pl-PL"/>
              </w:rPr>
              <w:t>Łączny koszt szkolenia</w:t>
            </w:r>
            <w:r w:rsidRPr="00664306">
              <w:rPr>
                <w:rFonts w:eastAsia="Arial" w:cs="Arial"/>
                <w:lang w:bidi="pl-PL"/>
              </w:rPr>
              <w:t xml:space="preserve"> </w:t>
            </w:r>
            <w:r w:rsidRPr="00664306">
              <w:rPr>
                <w:rFonts w:eastAsia="Arial" w:cs="Arial"/>
                <w:b/>
                <w:bCs/>
                <w:lang w:bidi="pl-PL"/>
              </w:rPr>
              <w:t xml:space="preserve">(za </w:t>
            </w:r>
            <w:r>
              <w:rPr>
                <w:rFonts w:eastAsia="Arial" w:cs="Arial"/>
                <w:b/>
                <w:bCs/>
                <w:lang w:bidi="pl-PL"/>
              </w:rPr>
              <w:t>5</w:t>
            </w:r>
            <w:r w:rsidRPr="00664306">
              <w:rPr>
                <w:rFonts w:eastAsia="Arial" w:cs="Arial"/>
                <w:b/>
                <w:bCs/>
                <w:lang w:bidi="pl-PL"/>
              </w:rPr>
              <w:t>0 osób)</w:t>
            </w:r>
            <w:r w:rsidRPr="00664306">
              <w:rPr>
                <w:rFonts w:eastAsia="Arial" w:cs="Arial"/>
                <w:lang w:bidi="pl-PL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D676B4" w14:textId="77777777" w:rsidR="007A7387" w:rsidRPr="00664306" w:rsidRDefault="007A7387" w:rsidP="00721F46">
            <w:pPr>
              <w:spacing w:line="360" w:lineRule="auto"/>
              <w:ind w:right="62"/>
              <w:rPr>
                <w:rFonts w:eastAsia="Arial" w:cs="Arial"/>
                <w:lang w:bidi="pl-PL"/>
              </w:rPr>
            </w:pPr>
          </w:p>
        </w:tc>
      </w:tr>
    </w:tbl>
    <w:p w14:paraId="277EBB36" w14:textId="77777777" w:rsidR="007A7387" w:rsidRPr="00664306" w:rsidRDefault="007A7387" w:rsidP="007A7387">
      <w:pPr>
        <w:spacing w:line="360" w:lineRule="auto"/>
        <w:ind w:right="62"/>
        <w:rPr>
          <w:rFonts w:eastAsia="Arial" w:cs="Arial"/>
          <w:i/>
          <w:iCs/>
          <w:lang w:bidi="pl-PL"/>
        </w:rPr>
      </w:pPr>
      <w:r w:rsidRPr="00664306">
        <w:rPr>
          <w:rFonts w:eastAsia="Arial" w:cs="Arial"/>
          <w:lang w:bidi="pl-PL"/>
        </w:rPr>
        <w:t xml:space="preserve">*** </w:t>
      </w:r>
      <w:r w:rsidRPr="00664306">
        <w:rPr>
          <w:rFonts w:eastAsia="Arial" w:cs="Arial"/>
          <w:i/>
          <w:iCs/>
          <w:lang w:bidi="pl-PL"/>
        </w:rPr>
        <w:t>sposób obliczenia: należy podzielić koszt przypadający na jednego uczestnika szkolenia przez liczbę godzin przypadającą na jednego uczestnika, przy czym koszt osobogodziny szkolenia wyliczony z dokładnością do dwóch miejsc po przecinku po przemnożeniu przez liczbę godzin szkolenia na jednego uczestnika musi odpowiadać kosztowi wykazanemu w punkcie 1c tabeli.</w:t>
      </w:r>
    </w:p>
    <w:p w14:paraId="43E0C136" w14:textId="77777777" w:rsidR="007A7387" w:rsidRDefault="007A7387" w:rsidP="007A7387">
      <w:pPr>
        <w:spacing w:line="360" w:lineRule="auto"/>
        <w:ind w:right="62"/>
        <w:rPr>
          <w:rFonts w:eastAsia="Arial" w:cs="Arial"/>
          <w:lang w:bidi="pl-PL"/>
        </w:rPr>
      </w:pPr>
    </w:p>
    <w:p w14:paraId="2061101B" w14:textId="77777777" w:rsidR="007A7387" w:rsidRPr="0025193F" w:rsidRDefault="007A7387" w:rsidP="007A7387">
      <w:pPr>
        <w:suppressAutoHyphens/>
        <w:spacing w:after="27" w:line="360" w:lineRule="auto"/>
        <w:ind w:right="65"/>
        <w:rPr>
          <w:rFonts w:eastAsia="Arial" w:cs="Arial"/>
          <w:b/>
          <w:bCs/>
          <w:lang w:eastAsia="en-GB" w:bidi="pl-PL"/>
        </w:rPr>
      </w:pPr>
      <w:r w:rsidRPr="0025193F">
        <w:rPr>
          <w:rFonts w:eastAsia="Arial" w:cs="Arial"/>
          <w:b/>
          <w:bCs/>
          <w:lang w:eastAsia="en-GB" w:bidi="pl-PL"/>
        </w:rPr>
        <w:t xml:space="preserve">Uwaga: </w:t>
      </w:r>
    </w:p>
    <w:p w14:paraId="46B3AD55" w14:textId="77777777" w:rsidR="007A7387" w:rsidRPr="0025193F" w:rsidRDefault="007A7387" w:rsidP="007A7387">
      <w:pPr>
        <w:suppressAutoHyphens/>
        <w:spacing w:after="27" w:line="360" w:lineRule="auto"/>
        <w:ind w:left="426" w:right="65" w:hanging="426"/>
        <w:rPr>
          <w:rFonts w:eastAsia="Arial" w:cs="Arial"/>
          <w:b/>
          <w:bCs/>
          <w:lang w:eastAsia="en-GB" w:bidi="pl-PL"/>
        </w:rPr>
      </w:pPr>
      <w:r w:rsidRPr="0025193F">
        <w:rPr>
          <w:rFonts w:eastAsia="Arial" w:cs="Arial"/>
          <w:b/>
          <w:bCs/>
          <w:lang w:eastAsia="en-GB" w:bidi="pl-PL"/>
        </w:rPr>
        <w:t>- szczegółowy opis ceny musi być sporządzony dla maksymalnego</w:t>
      </w:r>
    </w:p>
    <w:p w14:paraId="760D6154" w14:textId="77777777" w:rsidR="007A7387" w:rsidRPr="0025193F" w:rsidRDefault="007A7387" w:rsidP="007A7387">
      <w:pPr>
        <w:suppressAutoHyphens/>
        <w:spacing w:after="27" w:line="360" w:lineRule="auto"/>
        <w:ind w:left="426" w:right="65" w:hanging="284"/>
        <w:rPr>
          <w:rFonts w:eastAsia="Arial" w:cs="Arial"/>
          <w:b/>
          <w:bCs/>
          <w:lang w:eastAsia="en-GB" w:bidi="pl-PL"/>
        </w:rPr>
      </w:pPr>
      <w:r w:rsidRPr="0025193F">
        <w:rPr>
          <w:rFonts w:eastAsia="Arial" w:cs="Arial"/>
          <w:b/>
          <w:bCs/>
          <w:lang w:eastAsia="en-GB" w:bidi="pl-PL"/>
        </w:rPr>
        <w:t xml:space="preserve">wymiaru przedmiotu zamówienia tj. przeszkolenia </w:t>
      </w:r>
      <w:r>
        <w:rPr>
          <w:rFonts w:eastAsia="Arial" w:cs="Arial"/>
          <w:b/>
          <w:bCs/>
          <w:lang w:eastAsia="en-GB" w:bidi="pl-PL"/>
        </w:rPr>
        <w:t>5</w:t>
      </w:r>
      <w:r w:rsidRPr="0025193F">
        <w:rPr>
          <w:rFonts w:eastAsia="Arial" w:cs="Arial"/>
          <w:b/>
          <w:bCs/>
          <w:lang w:eastAsia="en-GB" w:bidi="pl-PL"/>
        </w:rPr>
        <w:t>0 osób,</w:t>
      </w:r>
    </w:p>
    <w:p w14:paraId="7A5BD058" w14:textId="77777777" w:rsidR="007A7387" w:rsidRDefault="007A7387" w:rsidP="007A7387">
      <w:pPr>
        <w:suppressAutoHyphens/>
        <w:spacing w:after="27" w:line="360" w:lineRule="auto"/>
        <w:ind w:left="142" w:right="65" w:hanging="142"/>
        <w:rPr>
          <w:rFonts w:eastAsia="Arial" w:cs="Arial"/>
          <w:lang w:bidi="pl-PL"/>
        </w:rPr>
      </w:pPr>
      <w:r w:rsidRPr="0025193F">
        <w:rPr>
          <w:rFonts w:eastAsia="Arial" w:cs="Arial"/>
          <w:b/>
          <w:bCs/>
          <w:lang w:eastAsia="en-GB" w:bidi="pl-PL"/>
        </w:rPr>
        <w:t>- w szczegółowy opis ceny nie wlicza się kosztu ubezpieczenia NNW, zakwaterowania i wyżywienia.</w:t>
      </w:r>
      <w:r w:rsidRPr="0025193F">
        <w:rPr>
          <w:rFonts w:eastAsia="Arial" w:cs="Arial"/>
          <w:lang w:eastAsia="en-GB" w:bidi="pl-PL"/>
        </w:rPr>
        <w:br/>
      </w:r>
    </w:p>
    <w:p w14:paraId="2F54B17D" w14:textId="77777777" w:rsidR="007A7387" w:rsidRDefault="007A7387" w:rsidP="007A7387">
      <w:pPr>
        <w:spacing w:line="360" w:lineRule="auto"/>
        <w:ind w:right="62"/>
        <w:rPr>
          <w:rFonts w:eastAsia="Arial" w:cs="Arial"/>
          <w:lang w:bidi="pl-PL"/>
        </w:rPr>
      </w:pPr>
    </w:p>
    <w:p w14:paraId="5F29C314" w14:textId="77777777" w:rsidR="007A7387" w:rsidRDefault="007A7387" w:rsidP="007A7387">
      <w:pPr>
        <w:spacing w:line="360" w:lineRule="auto"/>
        <w:ind w:right="62"/>
        <w:rPr>
          <w:rFonts w:eastAsia="Arial" w:cs="Arial"/>
          <w:lang w:bidi="pl-PL"/>
        </w:rPr>
      </w:pPr>
    </w:p>
    <w:p w14:paraId="602DB8B8" w14:textId="77777777" w:rsidR="007A7387" w:rsidRDefault="007A7387" w:rsidP="007A7387">
      <w:pPr>
        <w:spacing w:line="360" w:lineRule="auto"/>
        <w:ind w:right="62"/>
        <w:rPr>
          <w:rFonts w:eastAsia="Arial" w:cs="Arial"/>
          <w:lang w:bidi="pl-PL"/>
        </w:rPr>
      </w:pPr>
    </w:p>
    <w:p w14:paraId="55145E9B" w14:textId="77777777" w:rsidR="007A7387" w:rsidRDefault="007A7387" w:rsidP="007A7387">
      <w:pPr>
        <w:spacing w:line="360" w:lineRule="auto"/>
        <w:ind w:right="62"/>
        <w:rPr>
          <w:rFonts w:eastAsia="Arial" w:cs="Arial"/>
          <w:lang w:bidi="pl-PL"/>
        </w:rPr>
      </w:pPr>
    </w:p>
    <w:p w14:paraId="097E5281" w14:textId="77777777" w:rsidR="007A7387" w:rsidRPr="00B54D08" w:rsidRDefault="007A7387" w:rsidP="007A7387">
      <w:pPr>
        <w:spacing w:after="119" w:line="360" w:lineRule="auto"/>
        <w:ind w:right="66"/>
        <w:rPr>
          <w:rFonts w:eastAsia="Arial" w:cs="Arial"/>
          <w:lang w:bidi="pl-PL"/>
        </w:rPr>
      </w:pPr>
    </w:p>
    <w:p w14:paraId="11FD793A" w14:textId="4E2FCB72" w:rsidR="00F31081" w:rsidRPr="00F31081" w:rsidRDefault="007A7387" w:rsidP="007A7387">
      <w:pPr>
        <w:spacing w:after="119" w:line="256" w:lineRule="auto"/>
        <w:ind w:left="249" w:right="66" w:hanging="10"/>
        <w:jc w:val="right"/>
        <w:rPr>
          <w:rFonts w:cs="Arial"/>
          <w:lang w:bidi="pl-PL"/>
        </w:rPr>
      </w:pPr>
      <w:r w:rsidRPr="00B54D08">
        <w:rPr>
          <w:rFonts w:eastAsia="Arial" w:cs="Arial"/>
          <w:lang w:bidi="pl-PL"/>
        </w:rPr>
        <w:t>Data złożenia oferty i podpis</w:t>
      </w:r>
      <w:r w:rsidRPr="00B54D08">
        <w:rPr>
          <w:rFonts w:cs="Arial"/>
          <w:lang w:bidi="pl-PL"/>
        </w:rPr>
        <w:t xml:space="preserve"> </w:t>
      </w:r>
      <w:r w:rsidR="00F31081" w:rsidRPr="00F31081">
        <w:rPr>
          <w:rFonts w:cs="Arial"/>
          <w:lang w:bidi="pl-PL"/>
        </w:rPr>
        <w:br w:type="page"/>
      </w:r>
    </w:p>
    <w:p w14:paraId="44206A68" w14:textId="77777777" w:rsidR="00F31081" w:rsidRPr="00F31081" w:rsidRDefault="00F31081" w:rsidP="00F31081">
      <w:pPr>
        <w:spacing w:after="177" w:line="256" w:lineRule="auto"/>
        <w:ind w:left="249" w:right="66" w:hanging="10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lastRenderedPageBreak/>
        <w:t>Załącznik Nr 2 do SWZ – Oświadczenie Wykonawcy – wzór</w:t>
      </w:r>
    </w:p>
    <w:p w14:paraId="2A9EE46F" w14:textId="77777777" w:rsidR="00F31081" w:rsidRPr="00F31081" w:rsidRDefault="00F31081" w:rsidP="00F31081">
      <w:pPr>
        <w:spacing w:after="133" w:line="256" w:lineRule="auto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 </w:t>
      </w:r>
    </w:p>
    <w:p w14:paraId="03C30941" w14:textId="77777777" w:rsidR="00CD450B" w:rsidRPr="00B54D08" w:rsidRDefault="00CD450B" w:rsidP="00CD450B">
      <w:pPr>
        <w:spacing w:after="117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Nr postępowania: OZ.2205.</w:t>
      </w:r>
      <w:r>
        <w:rPr>
          <w:rFonts w:eastAsia="Arial" w:cs="Arial"/>
          <w:lang w:bidi="pl-PL"/>
        </w:rPr>
        <w:t>3</w:t>
      </w:r>
      <w:r w:rsidRPr="00B54D08">
        <w:rPr>
          <w:rFonts w:eastAsia="Arial" w:cs="Arial"/>
          <w:lang w:bidi="pl-PL"/>
        </w:rPr>
        <w:t>.202</w:t>
      </w:r>
      <w:r>
        <w:rPr>
          <w:rFonts w:eastAsia="Arial" w:cs="Arial"/>
          <w:lang w:bidi="pl-PL"/>
        </w:rPr>
        <w:t>6</w:t>
      </w:r>
      <w:r w:rsidRPr="00B54D08">
        <w:rPr>
          <w:rFonts w:eastAsia="Arial" w:cs="Arial"/>
          <w:lang w:bidi="pl-PL"/>
        </w:rPr>
        <w:t>.</w:t>
      </w:r>
      <w:r>
        <w:rPr>
          <w:rFonts w:eastAsia="Arial" w:cs="Arial"/>
          <w:lang w:bidi="pl-PL"/>
        </w:rPr>
        <w:t>BPh</w:t>
      </w:r>
    </w:p>
    <w:p w14:paraId="6C46C0F4" w14:textId="77777777" w:rsidR="00CD450B" w:rsidRPr="00B54D08" w:rsidRDefault="00CD450B" w:rsidP="00CD450B">
      <w:pPr>
        <w:spacing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71652F46" w14:textId="77777777" w:rsidR="00CD450B" w:rsidRPr="00B54D08" w:rsidRDefault="00CD450B" w:rsidP="00CD450B">
      <w:pPr>
        <w:spacing w:line="360" w:lineRule="auto"/>
        <w:ind w:left="284" w:right="389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Oświadczenie Wykonawcy </w:t>
      </w:r>
    </w:p>
    <w:p w14:paraId="51D37A27" w14:textId="77777777" w:rsidR="00CD450B" w:rsidRPr="00B54D08" w:rsidRDefault="00CD450B" w:rsidP="00CD450B">
      <w:pPr>
        <w:spacing w:line="360" w:lineRule="auto"/>
        <w:ind w:left="284" w:right="398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w postępowaniu o udzielenie zamówienia publicznego </w:t>
      </w:r>
    </w:p>
    <w:p w14:paraId="39020F66" w14:textId="77777777" w:rsidR="00CD450B" w:rsidRPr="00B54D08" w:rsidRDefault="00CD450B" w:rsidP="00CD450B">
      <w:pPr>
        <w:spacing w:line="360" w:lineRule="auto"/>
        <w:ind w:left="284" w:right="387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na zorganizowanie i przeprowadzenie szkolenia </w:t>
      </w:r>
      <w:r w:rsidRPr="00B54D08">
        <w:rPr>
          <w:rFonts w:eastAsia="Arial" w:cs="Arial"/>
          <w:bCs/>
          <w:lang w:bidi="pl-PL"/>
        </w:rPr>
        <w:t>„</w:t>
      </w:r>
      <w:r w:rsidRPr="00B54D08">
        <w:rPr>
          <w:rFonts w:cs="Arial"/>
          <w:bCs/>
        </w:rPr>
        <w:t>ABC przedsiębiorczości z elementami e-marketingu”</w:t>
      </w:r>
      <w:r w:rsidRPr="00B54D08">
        <w:rPr>
          <w:rFonts w:eastAsia="Arial" w:cs="Arial"/>
          <w:bCs/>
          <w:lang w:bidi="pl-PL"/>
        </w:rPr>
        <w:t xml:space="preserve"> dla </w:t>
      </w:r>
      <w:r>
        <w:rPr>
          <w:rFonts w:eastAsia="Arial" w:cs="Arial"/>
          <w:bCs/>
          <w:lang w:bidi="pl-PL"/>
        </w:rPr>
        <w:t xml:space="preserve">50 </w:t>
      </w:r>
      <w:r w:rsidRPr="00B54D08">
        <w:rPr>
          <w:rFonts w:eastAsia="Arial" w:cs="Arial"/>
          <w:bCs/>
          <w:lang w:bidi="pl-PL"/>
        </w:rPr>
        <w:t>osób bezrobotnych, zarejestrowanych w Powiatowym Urzędzie Pracy w Gdyni</w:t>
      </w:r>
      <w:r w:rsidRPr="00B54D08">
        <w:rPr>
          <w:rFonts w:eastAsia="Arial" w:cs="Arial"/>
          <w:lang w:bidi="pl-PL"/>
        </w:rPr>
        <w:t xml:space="preserve"> </w:t>
      </w:r>
    </w:p>
    <w:p w14:paraId="1F157EBE" w14:textId="77777777" w:rsidR="00CD450B" w:rsidRPr="00B54D08" w:rsidRDefault="00CD450B" w:rsidP="00CD450B">
      <w:pPr>
        <w:spacing w:after="147" w:line="360" w:lineRule="auto"/>
        <w:ind w:left="254"/>
        <w:rPr>
          <w:rFonts w:eastAsia="Arial" w:cs="Arial"/>
          <w:lang w:bidi="pl-PL"/>
        </w:rPr>
      </w:pPr>
    </w:p>
    <w:p w14:paraId="16AC0BD4" w14:textId="77777777" w:rsidR="00CD450B" w:rsidRPr="00B54D08" w:rsidRDefault="00CD450B" w:rsidP="00CD450B">
      <w:pPr>
        <w:spacing w:after="115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W imieniu Wykonawcy*, ………………………………………………………………, </w:t>
      </w:r>
    </w:p>
    <w:p w14:paraId="614E7E75" w14:textId="77777777" w:rsidR="00CD450B" w:rsidRPr="00B54D08" w:rsidRDefault="00CD450B" w:rsidP="00CD450B">
      <w:pPr>
        <w:spacing w:after="27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oświadczam, że nie podlega on wykluczeniu z przedmiotowego postępowania o udzielenie zamówienia publicznego i spełnia warunki udziału w postępowaniu w zakresie wskazanym przez Zamawiającego w dokumentach postępowania. </w:t>
      </w:r>
    </w:p>
    <w:p w14:paraId="1B56426C" w14:textId="77777777" w:rsidR="00CD450B" w:rsidRPr="00B54D08" w:rsidRDefault="00CD450B" w:rsidP="00CD450B">
      <w:pPr>
        <w:spacing w:after="159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573EDCA2" w14:textId="77777777" w:rsidR="00CD450B" w:rsidRPr="00B54D08" w:rsidRDefault="00CD450B" w:rsidP="00CD450B">
      <w:pPr>
        <w:spacing w:after="156" w:line="360" w:lineRule="auto"/>
        <w:ind w:left="249" w:right="66" w:hanging="10"/>
        <w:jc w:val="right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Data złożenia oświadczenia i podpis </w:t>
      </w:r>
    </w:p>
    <w:p w14:paraId="21A323EC" w14:textId="77777777" w:rsidR="00CD450B" w:rsidRPr="00B54D08" w:rsidRDefault="00CD450B" w:rsidP="00CD450B">
      <w:pPr>
        <w:spacing w:after="156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0AA5CBE3" w14:textId="77777777" w:rsidR="00CD450B" w:rsidRPr="00B54D08" w:rsidRDefault="00CD450B" w:rsidP="00CD450B">
      <w:pPr>
        <w:spacing w:after="156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158B6AF4" w14:textId="77777777" w:rsidR="00CD450B" w:rsidRPr="00B54D08" w:rsidRDefault="00CD450B" w:rsidP="00CD450B">
      <w:pPr>
        <w:spacing w:after="156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2092E1EB" w14:textId="77777777" w:rsidR="00CD450B" w:rsidRPr="00B54D08" w:rsidRDefault="00CD450B" w:rsidP="00CD450B">
      <w:pPr>
        <w:spacing w:after="5" w:line="360" w:lineRule="auto"/>
        <w:ind w:left="249" w:hanging="10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* - w przypadku, gdy oświadczenie dotyczy innego podmiotu należy odpowiednio podać jego dane </w:t>
      </w:r>
      <w:r w:rsidRPr="00B54D08">
        <w:rPr>
          <w:rFonts w:cs="Arial"/>
          <w:lang w:bidi="pl-PL"/>
        </w:rPr>
        <w:t xml:space="preserve"> </w:t>
      </w:r>
      <w:r w:rsidRPr="00B54D08">
        <w:rPr>
          <w:rFonts w:eastAsia="Arial" w:cs="Arial"/>
          <w:lang w:bidi="pl-PL"/>
        </w:rPr>
        <w:br w:type="page"/>
      </w:r>
    </w:p>
    <w:p w14:paraId="682B3A5D" w14:textId="77777777" w:rsidR="00F31081" w:rsidRPr="00F31081" w:rsidRDefault="00F31081" w:rsidP="00F31081">
      <w:pPr>
        <w:spacing w:after="23" w:line="388" w:lineRule="auto"/>
        <w:ind w:left="4205" w:right="66" w:hanging="10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lastRenderedPageBreak/>
        <w:t xml:space="preserve">Załącznik nr 2a do SWZ - Oświadczenie wykonawcy o aktualności </w:t>
      </w:r>
    </w:p>
    <w:p w14:paraId="5D6AFF97" w14:textId="77777777" w:rsidR="00F31081" w:rsidRPr="00F31081" w:rsidRDefault="00F31081" w:rsidP="00F31081">
      <w:pPr>
        <w:spacing w:after="136" w:line="256" w:lineRule="auto"/>
        <w:ind w:left="254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 </w:t>
      </w:r>
    </w:p>
    <w:p w14:paraId="4DB9EA09" w14:textId="77777777" w:rsidR="00CD450B" w:rsidRPr="00B54D08" w:rsidRDefault="00CD450B" w:rsidP="00CD450B">
      <w:pPr>
        <w:spacing w:after="115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Nr postępowania: </w:t>
      </w:r>
      <w:r w:rsidRPr="006036E5">
        <w:rPr>
          <w:rFonts w:eastAsia="Arial" w:cs="Arial"/>
          <w:lang w:bidi="pl-PL"/>
        </w:rPr>
        <w:t>OZ.2205.3.2026.BPh</w:t>
      </w:r>
    </w:p>
    <w:p w14:paraId="70543FBF" w14:textId="77777777" w:rsidR="00CD450B" w:rsidRPr="00B54D08" w:rsidRDefault="00CD450B" w:rsidP="00CD450B">
      <w:pPr>
        <w:spacing w:after="140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6B1E727A" w14:textId="77777777" w:rsidR="00CD450B" w:rsidRPr="00B54D08" w:rsidRDefault="00CD450B" w:rsidP="00CD450B">
      <w:pPr>
        <w:spacing w:after="155" w:line="360" w:lineRule="auto"/>
        <w:ind w:left="284" w:right="39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Oświadczenie  </w:t>
      </w:r>
    </w:p>
    <w:p w14:paraId="0A1AA856" w14:textId="77777777" w:rsidR="00CD450B" w:rsidRPr="00B54D08" w:rsidRDefault="00CD450B" w:rsidP="00CD450B">
      <w:pPr>
        <w:spacing w:line="360" w:lineRule="auto"/>
        <w:ind w:left="284" w:right="39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o aktualności informacji zawartych w oświadczeniu, o którym mowa w art. 125 ust. 1 ustawy Pzp, w postępowaniu o udzielenie zamówienia publicznego  </w:t>
      </w:r>
    </w:p>
    <w:p w14:paraId="3BB8A204" w14:textId="77777777" w:rsidR="00CD450B" w:rsidRPr="00B54D08" w:rsidRDefault="00CD450B" w:rsidP="00CD450B">
      <w:pPr>
        <w:spacing w:line="360" w:lineRule="auto"/>
        <w:ind w:left="284" w:right="606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na zorganizowanie i przeprowadzenie szkolenia „</w:t>
      </w:r>
      <w:r w:rsidRPr="00B54D08">
        <w:rPr>
          <w:rFonts w:cs="Arial"/>
          <w:bCs/>
        </w:rPr>
        <w:t>ABC przedsiębiorczości z elementami e-marketingu”</w:t>
      </w:r>
      <w:r w:rsidRPr="00B54D08">
        <w:rPr>
          <w:rFonts w:eastAsia="Arial" w:cs="Arial"/>
          <w:lang w:bidi="pl-PL"/>
        </w:rPr>
        <w:t xml:space="preserve"> dla </w:t>
      </w:r>
      <w:r>
        <w:rPr>
          <w:rFonts w:eastAsia="Arial" w:cs="Arial"/>
          <w:lang w:bidi="pl-PL"/>
        </w:rPr>
        <w:t xml:space="preserve">50 </w:t>
      </w:r>
      <w:r w:rsidRPr="00B54D08">
        <w:rPr>
          <w:rFonts w:eastAsia="Arial" w:cs="Arial"/>
          <w:lang w:bidi="pl-PL"/>
        </w:rPr>
        <w:t xml:space="preserve">osób bezrobotnych, zarejestrowanych w Powiatowym Urzędzie Pracy w Gdyni  </w:t>
      </w:r>
    </w:p>
    <w:p w14:paraId="352C44D4" w14:textId="77777777" w:rsidR="00CD450B" w:rsidRPr="00B54D08" w:rsidRDefault="00CD450B" w:rsidP="00CD450B">
      <w:pPr>
        <w:spacing w:line="360" w:lineRule="auto"/>
        <w:ind w:left="2512" w:right="2263"/>
        <w:jc w:val="center"/>
        <w:rPr>
          <w:rFonts w:eastAsia="Arial" w:cs="Arial"/>
          <w:lang w:bidi="pl-PL"/>
        </w:rPr>
      </w:pPr>
    </w:p>
    <w:p w14:paraId="7E593687" w14:textId="77777777" w:rsidR="00CD450B" w:rsidRPr="00B54D08" w:rsidRDefault="00CD450B" w:rsidP="00CD450B">
      <w:pPr>
        <w:spacing w:after="117" w:line="360" w:lineRule="auto"/>
        <w:ind w:left="255"/>
        <w:jc w:val="center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3F8DDE1E" w14:textId="77777777" w:rsidR="00CD450B" w:rsidRPr="00B54D08" w:rsidRDefault="00CD450B" w:rsidP="00CD450B">
      <w:pPr>
        <w:spacing w:after="1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W imieniu Wykonawcy* oświadczam, że wszystkie informacje zawarte przeze mnie w imieniu Wykonawcy ………………………… w oświadczeniu o spełnianiu warunków udziału w postępowaniu oraz niepodleganiu wykluczeniu z postępowania w zakresie wskazanym przez Zamawiającego są aktualne. </w:t>
      </w:r>
    </w:p>
    <w:p w14:paraId="408EEF27" w14:textId="77777777" w:rsidR="00CD450B" w:rsidRPr="00B54D08" w:rsidRDefault="00CD450B" w:rsidP="00CD450B">
      <w:pPr>
        <w:spacing w:after="1" w:line="360" w:lineRule="auto"/>
        <w:ind w:left="254" w:right="65"/>
        <w:rPr>
          <w:rFonts w:eastAsia="Arial" w:cs="Arial"/>
          <w:lang w:bidi="pl-PL"/>
        </w:rPr>
      </w:pPr>
    </w:p>
    <w:p w14:paraId="4679853B" w14:textId="77777777" w:rsidR="00CD450B" w:rsidRPr="00B54D08" w:rsidRDefault="00CD450B" w:rsidP="00CD450B">
      <w:pPr>
        <w:spacing w:after="1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Oświadczam, że wobec Wykonawcy, którego reprezentuję zachodzi/ nie zachodzi** którakolwiek z okoliczności, o których mowa w art. 7 ust. 1 pkt. 1-3 ustawy o szczególnych rozwiązaniach w zakresie przeciwdziałania wspieraniu agresji na Ukrainę oraz służących ochronie bezpieczeństwa narodowego z dnia 13 kwietnia 2022 r. (Dz. U. z 202</w:t>
      </w:r>
      <w:r>
        <w:rPr>
          <w:rFonts w:eastAsia="Arial" w:cs="Arial"/>
          <w:lang w:bidi="pl-PL"/>
        </w:rPr>
        <w:t>5</w:t>
      </w:r>
      <w:r w:rsidRPr="00B54D08">
        <w:rPr>
          <w:rFonts w:eastAsia="Arial" w:cs="Arial"/>
          <w:lang w:bidi="pl-PL"/>
        </w:rPr>
        <w:t>, poz. 5</w:t>
      </w:r>
      <w:r>
        <w:rPr>
          <w:rFonts w:eastAsia="Arial" w:cs="Arial"/>
          <w:lang w:bidi="pl-PL"/>
        </w:rPr>
        <w:t>14</w:t>
      </w:r>
      <w:r w:rsidRPr="00B54D08">
        <w:rPr>
          <w:rFonts w:eastAsia="Arial" w:cs="Arial"/>
          <w:lang w:bidi="pl-PL"/>
        </w:rPr>
        <w:t>).</w:t>
      </w:r>
    </w:p>
    <w:p w14:paraId="3EF90F03" w14:textId="77777777" w:rsidR="00CD450B" w:rsidRPr="00B54D08" w:rsidRDefault="00CD450B" w:rsidP="00CD450B">
      <w:pPr>
        <w:spacing w:after="1" w:line="360" w:lineRule="auto"/>
        <w:ind w:left="254" w:right="65"/>
        <w:rPr>
          <w:rFonts w:eastAsia="Arial" w:cs="Arial"/>
          <w:lang w:bidi="pl-PL"/>
        </w:rPr>
      </w:pPr>
    </w:p>
    <w:p w14:paraId="73C1B31D" w14:textId="77777777" w:rsidR="00CD450B" w:rsidRPr="00B54D08" w:rsidRDefault="00CD450B" w:rsidP="00CD450B">
      <w:pPr>
        <w:spacing w:after="156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6901553F" w14:textId="77777777" w:rsidR="00CD450B" w:rsidRPr="00B54D08" w:rsidRDefault="00CD450B" w:rsidP="00CD450B">
      <w:pPr>
        <w:spacing w:after="117" w:line="360" w:lineRule="auto"/>
        <w:ind w:left="254" w:right="65"/>
        <w:jc w:val="right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Data złożenia oświadczenia i podpis </w:t>
      </w:r>
    </w:p>
    <w:p w14:paraId="73303982" w14:textId="77777777" w:rsidR="00CD450B" w:rsidRPr="00B54D08" w:rsidRDefault="00CD450B" w:rsidP="00CD450B">
      <w:pPr>
        <w:spacing w:after="155" w:line="360" w:lineRule="auto"/>
        <w:rPr>
          <w:rFonts w:eastAsia="Arial" w:cs="Arial"/>
          <w:lang w:bidi="pl-PL"/>
        </w:rPr>
      </w:pPr>
    </w:p>
    <w:p w14:paraId="69AE1E0B" w14:textId="58E15A91" w:rsidR="00CD450B" w:rsidRPr="00B54D08" w:rsidRDefault="00CD450B" w:rsidP="00CD450B">
      <w:pPr>
        <w:spacing w:after="196" w:line="360" w:lineRule="auto"/>
        <w:ind w:left="249" w:hanging="10"/>
        <w:rPr>
          <w:rFonts w:eastAsia="Arial" w:cs="Arial"/>
          <w:iCs/>
          <w:sz w:val="22"/>
          <w:szCs w:val="22"/>
          <w:lang w:bidi="pl-PL"/>
        </w:rPr>
      </w:pPr>
      <w:r w:rsidRPr="00B54D08">
        <w:rPr>
          <w:rFonts w:eastAsia="Arial" w:cs="Arial"/>
          <w:iCs/>
          <w:sz w:val="22"/>
          <w:szCs w:val="22"/>
          <w:lang w:bidi="pl-PL"/>
        </w:rPr>
        <w:t xml:space="preserve">* - w przypadku, gdy oświadczenie dotyczy innego podmiotu należy odpowiednio podać jego dane </w:t>
      </w:r>
    </w:p>
    <w:p w14:paraId="7EC1CD6D" w14:textId="77777777" w:rsidR="00CD450B" w:rsidRDefault="00CD450B" w:rsidP="00CD450B">
      <w:pPr>
        <w:spacing w:after="196" w:line="256" w:lineRule="auto"/>
        <w:ind w:left="249" w:hanging="10"/>
        <w:jc w:val="right"/>
        <w:rPr>
          <w:rFonts w:eastAsia="Arial" w:cs="Arial"/>
          <w:iCs/>
          <w:sz w:val="22"/>
          <w:szCs w:val="22"/>
          <w:lang w:bidi="pl-PL"/>
        </w:rPr>
      </w:pPr>
      <w:r w:rsidRPr="00B54D08">
        <w:rPr>
          <w:rFonts w:eastAsia="Arial" w:cs="Arial"/>
          <w:iCs/>
          <w:sz w:val="22"/>
          <w:szCs w:val="22"/>
          <w:lang w:bidi="pl-PL"/>
        </w:rPr>
        <w:t>** - niepotrzebne skreślić</w:t>
      </w:r>
    </w:p>
    <w:p w14:paraId="65129742" w14:textId="77777777" w:rsidR="00CD450B" w:rsidRDefault="00CD450B" w:rsidP="00CD450B">
      <w:pPr>
        <w:spacing w:after="196" w:line="256" w:lineRule="auto"/>
        <w:ind w:left="249" w:hanging="10"/>
        <w:jc w:val="right"/>
        <w:rPr>
          <w:rFonts w:eastAsia="Arial" w:cs="Arial"/>
          <w:iCs/>
          <w:sz w:val="22"/>
          <w:szCs w:val="22"/>
          <w:lang w:bidi="pl-PL"/>
        </w:rPr>
      </w:pPr>
    </w:p>
    <w:p w14:paraId="5510C516" w14:textId="57C369E1" w:rsidR="00F31081" w:rsidRPr="00F31081" w:rsidRDefault="00F31081" w:rsidP="00CD450B">
      <w:pPr>
        <w:spacing w:after="196" w:line="256" w:lineRule="auto"/>
        <w:ind w:left="249" w:hanging="10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lastRenderedPageBreak/>
        <w:t>Załącznik Nr 3 do SWZ – Wykaz usług – wzór</w:t>
      </w:r>
    </w:p>
    <w:p w14:paraId="295A199E" w14:textId="77777777" w:rsidR="009D28CC" w:rsidRPr="00B54D08" w:rsidRDefault="009D28CC" w:rsidP="009D28CC">
      <w:pPr>
        <w:spacing w:after="115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Nr postępowania: </w:t>
      </w:r>
      <w:r w:rsidRPr="006036E5">
        <w:rPr>
          <w:rFonts w:eastAsia="Arial" w:cs="Arial"/>
          <w:lang w:bidi="pl-PL"/>
        </w:rPr>
        <w:t>OZ.2205.3.2026.BPh</w:t>
      </w:r>
    </w:p>
    <w:p w14:paraId="00959499" w14:textId="77777777" w:rsidR="009D28CC" w:rsidRPr="00B54D08" w:rsidRDefault="009D28CC" w:rsidP="009D28CC">
      <w:pPr>
        <w:spacing w:after="158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05726F07" w14:textId="77777777" w:rsidR="009D28CC" w:rsidRPr="00B54D08" w:rsidRDefault="009D28CC" w:rsidP="009D28CC">
      <w:pPr>
        <w:spacing w:line="360" w:lineRule="auto"/>
        <w:ind w:left="284" w:right="391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Wykaz usług </w:t>
      </w:r>
    </w:p>
    <w:p w14:paraId="121A10ED" w14:textId="77777777" w:rsidR="009D28CC" w:rsidRPr="00B54D08" w:rsidRDefault="009D28CC" w:rsidP="009D28CC">
      <w:pPr>
        <w:spacing w:line="360" w:lineRule="auto"/>
        <w:ind w:left="284" w:right="1602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zgodnie z treścią rozdziału VIII ust. 2 pkt 2) lit. a) Specyfikacji Warunków Zamówienia: </w:t>
      </w:r>
    </w:p>
    <w:tbl>
      <w:tblPr>
        <w:tblStyle w:val="TableGrid"/>
        <w:tblW w:w="10234" w:type="dxa"/>
        <w:tblInd w:w="-197" w:type="dxa"/>
        <w:tblCellMar>
          <w:top w:w="13" w:type="dxa"/>
          <w:left w:w="108" w:type="dxa"/>
          <w:right w:w="40" w:type="dxa"/>
        </w:tblCellMar>
        <w:tblLook w:val="04A0" w:firstRow="1" w:lastRow="0" w:firstColumn="1" w:lastColumn="0" w:noHBand="0" w:noVBand="1"/>
        <w:tblDescription w:val="Wykaz usług"/>
      </w:tblPr>
      <w:tblGrid>
        <w:gridCol w:w="565"/>
        <w:gridCol w:w="2155"/>
        <w:gridCol w:w="2292"/>
        <w:gridCol w:w="1559"/>
        <w:gridCol w:w="1559"/>
        <w:gridCol w:w="2104"/>
      </w:tblGrid>
      <w:tr w:rsidR="009D28CC" w:rsidRPr="00B54D08" w14:paraId="11134853" w14:textId="77777777" w:rsidTr="00721F46">
        <w:trPr>
          <w:trHeight w:val="788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D08079C" w14:textId="77777777" w:rsidR="009D28CC" w:rsidRPr="006036E5" w:rsidRDefault="009D28CC" w:rsidP="00721F46">
            <w:pPr>
              <w:spacing w:line="360" w:lineRule="auto"/>
              <w:ind w:left="2"/>
              <w:rPr>
                <w:sz w:val="20"/>
                <w:szCs w:val="20"/>
                <w:lang w:bidi="pl-PL"/>
              </w:rPr>
            </w:pPr>
            <w:r w:rsidRPr="006036E5">
              <w:rPr>
                <w:sz w:val="20"/>
                <w:szCs w:val="20"/>
                <w:lang w:bidi="pl-PL"/>
              </w:rPr>
              <w:t xml:space="preserve">Lp. 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818A607" w14:textId="77777777" w:rsidR="009D28CC" w:rsidRPr="006036E5" w:rsidRDefault="009D28CC" w:rsidP="00721F46">
            <w:pPr>
              <w:spacing w:line="360" w:lineRule="auto"/>
              <w:ind w:left="2"/>
              <w:rPr>
                <w:sz w:val="20"/>
                <w:szCs w:val="20"/>
                <w:lang w:bidi="pl-PL"/>
              </w:rPr>
            </w:pPr>
            <w:r w:rsidRPr="006036E5">
              <w:rPr>
                <w:sz w:val="20"/>
                <w:szCs w:val="20"/>
                <w:lang w:bidi="pl-PL"/>
              </w:rPr>
              <w:t xml:space="preserve">Nazwa usługi  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4A6029D" w14:textId="77777777" w:rsidR="009D28CC" w:rsidRPr="006036E5" w:rsidRDefault="009D28CC" w:rsidP="00721F46">
            <w:pPr>
              <w:spacing w:after="1" w:line="360" w:lineRule="auto"/>
              <w:rPr>
                <w:sz w:val="20"/>
                <w:szCs w:val="20"/>
                <w:lang w:bidi="pl-PL"/>
              </w:rPr>
            </w:pPr>
            <w:r w:rsidRPr="006036E5">
              <w:rPr>
                <w:sz w:val="20"/>
                <w:szCs w:val="20"/>
                <w:lang w:bidi="pl-PL"/>
              </w:rPr>
              <w:t xml:space="preserve">Przedmiot usługi, zakres szkolenia, </w:t>
            </w:r>
            <w:r w:rsidRPr="006036E5">
              <w:rPr>
                <w:rFonts w:eastAsia="Arial"/>
                <w:sz w:val="20"/>
                <w:szCs w:val="20"/>
                <w:lang w:bidi="pl-PL"/>
              </w:rPr>
              <w:t>liczba osób biorących udział w szkoleniu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FBF032D" w14:textId="77777777" w:rsidR="009D28CC" w:rsidRPr="006036E5" w:rsidRDefault="009D28CC" w:rsidP="00721F46">
            <w:pPr>
              <w:spacing w:line="360" w:lineRule="auto"/>
              <w:rPr>
                <w:sz w:val="20"/>
                <w:szCs w:val="20"/>
                <w:lang w:bidi="pl-PL"/>
              </w:rPr>
            </w:pPr>
            <w:r w:rsidRPr="006036E5">
              <w:rPr>
                <w:sz w:val="20"/>
                <w:szCs w:val="20"/>
                <w:lang w:bidi="pl-PL"/>
              </w:rPr>
              <w:t xml:space="preserve">Termin realizacji </w:t>
            </w: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DE9C5F7" w14:textId="77777777" w:rsidR="009D28CC" w:rsidRPr="006036E5" w:rsidRDefault="009D28CC" w:rsidP="00721F46">
            <w:pPr>
              <w:spacing w:line="360" w:lineRule="auto"/>
              <w:rPr>
                <w:sz w:val="20"/>
                <w:szCs w:val="20"/>
                <w:lang w:bidi="pl-PL"/>
              </w:rPr>
            </w:pPr>
            <w:r w:rsidRPr="006036E5">
              <w:rPr>
                <w:sz w:val="20"/>
                <w:szCs w:val="20"/>
                <w:lang w:bidi="pl-PL"/>
              </w:rPr>
              <w:t xml:space="preserve">Dane </w:t>
            </w:r>
          </w:p>
          <w:p w14:paraId="4C5C6ECB" w14:textId="77777777" w:rsidR="009D28CC" w:rsidRPr="006036E5" w:rsidRDefault="009D28CC" w:rsidP="00721F46">
            <w:pPr>
              <w:spacing w:line="360" w:lineRule="auto"/>
              <w:rPr>
                <w:sz w:val="20"/>
                <w:szCs w:val="20"/>
                <w:lang w:bidi="pl-PL"/>
              </w:rPr>
            </w:pPr>
            <w:r w:rsidRPr="006036E5">
              <w:rPr>
                <w:sz w:val="20"/>
                <w:szCs w:val="20"/>
                <w:lang w:bidi="pl-PL"/>
              </w:rPr>
              <w:t xml:space="preserve">Zleceniodawcy  </w:t>
            </w:r>
          </w:p>
        </w:tc>
      </w:tr>
      <w:tr w:rsidR="009D28CC" w:rsidRPr="00B54D08" w14:paraId="77B2DFAF" w14:textId="77777777" w:rsidTr="00721F46">
        <w:trPr>
          <w:trHeight w:val="8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BCA652E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E986510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769D801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29052E4" w14:textId="77777777" w:rsidR="009D28CC" w:rsidRPr="006036E5" w:rsidRDefault="009D28CC" w:rsidP="00721F46">
            <w:pPr>
              <w:spacing w:line="360" w:lineRule="auto"/>
              <w:rPr>
                <w:sz w:val="20"/>
                <w:szCs w:val="20"/>
                <w:lang w:bidi="pl-PL"/>
              </w:rPr>
            </w:pPr>
            <w:r w:rsidRPr="006036E5">
              <w:rPr>
                <w:sz w:val="20"/>
                <w:szCs w:val="20"/>
                <w:lang w:bidi="pl-PL"/>
              </w:rPr>
              <w:t xml:space="preserve">Data rozpoczęcia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5C8B4F7" w14:textId="77777777" w:rsidR="009D28CC" w:rsidRPr="006036E5" w:rsidRDefault="009D28CC" w:rsidP="00721F46">
            <w:pPr>
              <w:spacing w:line="360" w:lineRule="auto"/>
              <w:rPr>
                <w:sz w:val="20"/>
                <w:szCs w:val="20"/>
                <w:lang w:bidi="pl-PL"/>
              </w:rPr>
            </w:pPr>
            <w:r w:rsidRPr="006036E5">
              <w:rPr>
                <w:sz w:val="20"/>
                <w:szCs w:val="20"/>
                <w:lang w:bidi="pl-PL"/>
              </w:rPr>
              <w:t xml:space="preserve">Data </w:t>
            </w:r>
          </w:p>
          <w:p w14:paraId="2FD35428" w14:textId="77777777" w:rsidR="009D28CC" w:rsidRPr="006036E5" w:rsidRDefault="009D28CC" w:rsidP="00721F46">
            <w:pPr>
              <w:spacing w:line="360" w:lineRule="auto"/>
              <w:rPr>
                <w:sz w:val="20"/>
                <w:szCs w:val="20"/>
                <w:lang w:bidi="pl-PL"/>
              </w:rPr>
            </w:pPr>
            <w:r w:rsidRPr="006036E5">
              <w:rPr>
                <w:sz w:val="20"/>
                <w:szCs w:val="20"/>
                <w:lang w:bidi="pl-PL"/>
              </w:rPr>
              <w:t xml:space="preserve">zakończenia </w:t>
            </w: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95046A4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</w:p>
        </w:tc>
      </w:tr>
      <w:tr w:rsidR="009D28CC" w:rsidRPr="00B54D08" w14:paraId="366DC1EC" w14:textId="77777777" w:rsidTr="00721F46">
        <w:trPr>
          <w:trHeight w:val="1283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C422C" w14:textId="77777777" w:rsidR="009D28CC" w:rsidRPr="00B54D08" w:rsidRDefault="009D28CC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366BB" w14:textId="77777777" w:rsidR="009D28CC" w:rsidRPr="00B54D08" w:rsidRDefault="009D28CC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8D81F" w14:textId="77777777" w:rsidR="009D28CC" w:rsidRPr="00B54D08" w:rsidRDefault="009D28CC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7DBFA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EE0EE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5F681155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  <w:tr w:rsidR="009D28CC" w:rsidRPr="00B54D08" w14:paraId="7ADECD58" w14:textId="77777777" w:rsidTr="00721F46">
        <w:trPr>
          <w:trHeight w:val="1137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53E9F" w14:textId="77777777" w:rsidR="009D28CC" w:rsidRPr="00B54D08" w:rsidRDefault="009D28CC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  <w:r>
              <w:rPr>
                <w:lang w:bidi="pl-PL"/>
              </w:rPr>
              <w:t>2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022F7" w14:textId="77777777" w:rsidR="009D28CC" w:rsidRPr="00B54D08" w:rsidRDefault="009D28CC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48BA4954" w14:textId="77777777" w:rsidR="009D28CC" w:rsidRPr="00B54D08" w:rsidRDefault="009D28CC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2D9BEF10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522F0098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14:paraId="7036A181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</w:tbl>
    <w:p w14:paraId="50788FFF" w14:textId="77777777" w:rsidR="009D28CC" w:rsidRPr="00B54D08" w:rsidRDefault="009D28CC" w:rsidP="009D28CC">
      <w:pPr>
        <w:spacing w:after="27" w:line="360" w:lineRule="auto"/>
        <w:ind w:right="65"/>
        <w:rPr>
          <w:rFonts w:eastAsia="Arial" w:cs="Arial"/>
          <w:lang w:bidi="pl-PL"/>
        </w:rPr>
      </w:pPr>
    </w:p>
    <w:p w14:paraId="3C38FA2F" w14:textId="77777777" w:rsidR="009D28CC" w:rsidRPr="00B54D08" w:rsidRDefault="009D28CC" w:rsidP="009D28CC">
      <w:pPr>
        <w:spacing w:after="27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Do niniejszego wykazu należy dołączyć dokumenty potwierdzające, że wyżej wymienione usługi zostały wykonane lub są wykonywane należycie. </w:t>
      </w:r>
    </w:p>
    <w:p w14:paraId="70E2C107" w14:textId="77777777" w:rsidR="009D28CC" w:rsidRDefault="009D28CC" w:rsidP="009D28CC">
      <w:pPr>
        <w:spacing w:after="151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46140F38" w14:textId="77777777" w:rsidR="009D28CC" w:rsidRPr="00B54D08" w:rsidRDefault="009D28CC" w:rsidP="009D28CC">
      <w:pPr>
        <w:spacing w:after="151" w:line="360" w:lineRule="auto"/>
        <w:ind w:left="254"/>
        <w:rPr>
          <w:rFonts w:eastAsia="Arial" w:cs="Arial"/>
          <w:lang w:bidi="pl-PL"/>
        </w:rPr>
      </w:pPr>
    </w:p>
    <w:p w14:paraId="0A98C3EB" w14:textId="77777777" w:rsidR="009D28CC" w:rsidRPr="00B54D08" w:rsidRDefault="009D28CC" w:rsidP="009D28CC">
      <w:pPr>
        <w:spacing w:after="119" w:line="360" w:lineRule="auto"/>
        <w:ind w:left="249" w:right="66" w:hanging="10"/>
        <w:jc w:val="right"/>
        <w:rPr>
          <w:rFonts w:cs="Arial"/>
          <w:lang w:bidi="pl-PL"/>
        </w:rPr>
      </w:pPr>
      <w:r w:rsidRPr="00B54D08">
        <w:rPr>
          <w:rFonts w:eastAsia="Arial" w:cs="Arial"/>
          <w:lang w:bidi="pl-PL"/>
        </w:rPr>
        <w:t>Data złożenia oświadczenia i podpis</w:t>
      </w:r>
    </w:p>
    <w:p w14:paraId="3FC6B50A" w14:textId="77777777" w:rsidR="009D28CC" w:rsidRDefault="009D28CC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</w:p>
    <w:p w14:paraId="61DED54A" w14:textId="77777777" w:rsidR="009D28CC" w:rsidRDefault="009D28CC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</w:p>
    <w:p w14:paraId="46C516F9" w14:textId="77777777" w:rsidR="009D28CC" w:rsidRDefault="009D28CC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</w:p>
    <w:p w14:paraId="6BE58DA1" w14:textId="77777777" w:rsidR="009D28CC" w:rsidRDefault="009D28CC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</w:p>
    <w:p w14:paraId="5DAA4DC5" w14:textId="77777777" w:rsidR="009D28CC" w:rsidRDefault="009D28CC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</w:p>
    <w:p w14:paraId="7B8686D2" w14:textId="77777777" w:rsidR="009D28CC" w:rsidRDefault="009D28CC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</w:p>
    <w:p w14:paraId="5C485A13" w14:textId="77777777" w:rsidR="009D28CC" w:rsidRDefault="009D28CC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</w:p>
    <w:p w14:paraId="48C6277D" w14:textId="77777777" w:rsidR="009D28CC" w:rsidRDefault="009D28CC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</w:p>
    <w:p w14:paraId="4CF11EB3" w14:textId="5EB45FA5" w:rsidR="00F31081" w:rsidRPr="00F31081" w:rsidRDefault="00F31081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lastRenderedPageBreak/>
        <w:t>Załącznik nr 4 do SWZ – Wykaz osób – wzór</w:t>
      </w:r>
    </w:p>
    <w:p w14:paraId="71A6F517" w14:textId="77777777" w:rsidR="009D28CC" w:rsidRPr="00B54D08" w:rsidRDefault="009D28CC" w:rsidP="009D28CC">
      <w:pPr>
        <w:spacing w:after="115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Nr postępowania: </w:t>
      </w:r>
      <w:r w:rsidRPr="006036E5">
        <w:rPr>
          <w:rFonts w:eastAsia="Arial" w:cs="Arial"/>
          <w:lang w:bidi="pl-PL"/>
        </w:rPr>
        <w:t>OZ.2205.3.2026.BPh</w:t>
      </w:r>
    </w:p>
    <w:p w14:paraId="2D15785B" w14:textId="77777777" w:rsidR="009D28CC" w:rsidRPr="00B54D08" w:rsidRDefault="009D28CC" w:rsidP="009D28CC">
      <w:pPr>
        <w:spacing w:after="134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2BB6FE6C" w14:textId="77777777" w:rsidR="009D28CC" w:rsidRPr="00B54D08" w:rsidRDefault="009D28CC" w:rsidP="009D28CC">
      <w:pPr>
        <w:spacing w:line="360" w:lineRule="auto"/>
        <w:ind w:left="586" w:right="387" w:hanging="302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Wykaz osób, </w:t>
      </w:r>
    </w:p>
    <w:p w14:paraId="264B3407" w14:textId="77777777" w:rsidR="009D28CC" w:rsidRPr="00B54D08" w:rsidRDefault="009D28CC" w:rsidP="009D28CC">
      <w:pPr>
        <w:spacing w:line="360" w:lineRule="auto"/>
        <w:ind w:left="586" w:right="968" w:hanging="302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zgodnie z treścią rozdziału VIII ust. 2 pkt 2) lit. b) </w:t>
      </w:r>
    </w:p>
    <w:p w14:paraId="2E17AC43" w14:textId="77777777" w:rsidR="009D28CC" w:rsidRPr="00B54D08" w:rsidRDefault="009D28CC" w:rsidP="009D28CC">
      <w:pPr>
        <w:spacing w:line="360" w:lineRule="auto"/>
        <w:ind w:left="586" w:right="968" w:hanging="302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Specyfikacji Warunków Zamówienia:</w:t>
      </w:r>
    </w:p>
    <w:tbl>
      <w:tblPr>
        <w:tblStyle w:val="TableGrid"/>
        <w:tblW w:w="9355" w:type="dxa"/>
        <w:tblInd w:w="279" w:type="dxa"/>
        <w:tblLayout w:type="fixed"/>
        <w:tblCellMar>
          <w:top w:w="11" w:type="dxa"/>
          <w:left w:w="108" w:type="dxa"/>
          <w:bottom w:w="5" w:type="dxa"/>
          <w:right w:w="98" w:type="dxa"/>
        </w:tblCellMar>
        <w:tblLook w:val="04A0" w:firstRow="1" w:lastRow="0" w:firstColumn="1" w:lastColumn="0" w:noHBand="0" w:noVBand="1"/>
        <w:tblDescription w:val="Wykaz osób"/>
      </w:tblPr>
      <w:tblGrid>
        <w:gridCol w:w="607"/>
        <w:gridCol w:w="1845"/>
        <w:gridCol w:w="560"/>
        <w:gridCol w:w="1832"/>
        <w:gridCol w:w="1393"/>
        <w:gridCol w:w="1596"/>
        <w:gridCol w:w="1522"/>
      </w:tblGrid>
      <w:tr w:rsidR="009D28CC" w:rsidRPr="00B54D08" w14:paraId="5F9E424A" w14:textId="77777777" w:rsidTr="00721F46">
        <w:trPr>
          <w:cantSplit/>
          <w:trHeight w:val="304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D385743" w14:textId="77777777" w:rsidR="009D28CC" w:rsidRPr="006036E5" w:rsidRDefault="009D28CC" w:rsidP="00721F46">
            <w:pPr>
              <w:spacing w:line="360" w:lineRule="auto"/>
              <w:rPr>
                <w:sz w:val="22"/>
                <w:szCs w:val="22"/>
                <w:lang w:bidi="pl-PL"/>
              </w:rPr>
            </w:pPr>
            <w:r w:rsidRPr="006036E5">
              <w:rPr>
                <w:sz w:val="22"/>
                <w:szCs w:val="22"/>
                <w:lang w:bidi="pl-PL"/>
              </w:rPr>
              <w:t xml:space="preserve">Lp.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57885C6" w14:textId="77777777" w:rsidR="009D28CC" w:rsidRPr="006036E5" w:rsidRDefault="009D28CC" w:rsidP="00721F46">
            <w:pPr>
              <w:spacing w:line="360" w:lineRule="auto"/>
              <w:rPr>
                <w:sz w:val="22"/>
                <w:szCs w:val="22"/>
                <w:lang w:bidi="pl-PL"/>
              </w:rPr>
            </w:pPr>
            <w:r w:rsidRPr="006036E5">
              <w:rPr>
                <w:sz w:val="22"/>
                <w:szCs w:val="22"/>
                <w:lang w:bidi="pl-PL"/>
              </w:rPr>
              <w:t xml:space="preserve">Imię i nazwisko oraz zakres wykonywanych w ramach zamówienia czynności (części zamówienia)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0BB0CE01" w14:textId="77777777" w:rsidR="009D28CC" w:rsidRPr="006036E5" w:rsidRDefault="009D28CC" w:rsidP="00721F46">
            <w:pPr>
              <w:spacing w:line="360" w:lineRule="auto"/>
              <w:ind w:left="113" w:right="113"/>
              <w:jc w:val="center"/>
              <w:rPr>
                <w:sz w:val="22"/>
                <w:szCs w:val="22"/>
                <w:lang w:bidi="pl-PL"/>
              </w:rPr>
            </w:pPr>
            <w:r w:rsidRPr="006036E5">
              <w:rPr>
                <w:sz w:val="22"/>
                <w:szCs w:val="22"/>
                <w:lang w:bidi="pl-PL"/>
              </w:rPr>
              <w:t>W</w:t>
            </w:r>
            <w:r w:rsidRPr="006036E5">
              <w:rPr>
                <w:sz w:val="22"/>
                <w:szCs w:val="22"/>
              </w:rPr>
              <w:t>ykształcenie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8DBC45F" w14:textId="77777777" w:rsidR="009D28CC" w:rsidRPr="006036E5" w:rsidRDefault="009D28CC" w:rsidP="00721F46">
            <w:pPr>
              <w:spacing w:after="105" w:line="360" w:lineRule="auto"/>
              <w:rPr>
                <w:sz w:val="22"/>
                <w:szCs w:val="22"/>
                <w:lang w:bidi="pl-PL"/>
              </w:rPr>
            </w:pPr>
            <w:r w:rsidRPr="006036E5">
              <w:rPr>
                <w:sz w:val="22"/>
                <w:szCs w:val="22"/>
                <w:lang w:bidi="pl-PL"/>
              </w:rPr>
              <w:t xml:space="preserve">Nazwa </w:t>
            </w:r>
          </w:p>
          <w:p w14:paraId="42093958" w14:textId="77777777" w:rsidR="009D28CC" w:rsidRPr="006036E5" w:rsidRDefault="009D28CC" w:rsidP="00721F46">
            <w:pPr>
              <w:spacing w:after="2" w:line="360" w:lineRule="auto"/>
              <w:rPr>
                <w:sz w:val="22"/>
                <w:szCs w:val="22"/>
                <w:lang w:bidi="pl-PL"/>
              </w:rPr>
            </w:pPr>
            <w:r w:rsidRPr="006036E5">
              <w:rPr>
                <w:sz w:val="22"/>
                <w:szCs w:val="22"/>
                <w:lang w:bidi="pl-PL"/>
              </w:rPr>
              <w:t xml:space="preserve">szkolenia, miejsce, </w:t>
            </w:r>
          </w:p>
          <w:p w14:paraId="76E9ADB9" w14:textId="77777777" w:rsidR="009D28CC" w:rsidRPr="006036E5" w:rsidRDefault="009D28CC" w:rsidP="00721F46">
            <w:pPr>
              <w:spacing w:line="360" w:lineRule="auto"/>
              <w:rPr>
                <w:sz w:val="22"/>
                <w:szCs w:val="22"/>
                <w:lang w:bidi="pl-PL"/>
              </w:rPr>
            </w:pPr>
            <w:r w:rsidRPr="006036E5">
              <w:rPr>
                <w:sz w:val="22"/>
                <w:szCs w:val="22"/>
                <w:lang w:bidi="pl-PL"/>
              </w:rPr>
              <w:t xml:space="preserve">Zleceniodawca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DBA7A5B" w14:textId="77777777" w:rsidR="009D28CC" w:rsidRPr="006036E5" w:rsidRDefault="009D28CC" w:rsidP="00721F46">
            <w:pPr>
              <w:spacing w:line="360" w:lineRule="auto"/>
              <w:rPr>
                <w:sz w:val="22"/>
                <w:szCs w:val="22"/>
                <w:lang w:bidi="pl-PL"/>
              </w:rPr>
            </w:pPr>
            <w:r w:rsidRPr="006036E5">
              <w:rPr>
                <w:sz w:val="22"/>
                <w:szCs w:val="22"/>
                <w:lang w:bidi="pl-PL"/>
              </w:rPr>
              <w:t xml:space="preserve">Zakres szkolenia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F4E17A" w14:textId="77777777" w:rsidR="009D28CC" w:rsidRPr="006036E5" w:rsidRDefault="009D28CC" w:rsidP="00721F46">
            <w:pPr>
              <w:spacing w:line="360" w:lineRule="auto"/>
              <w:ind w:right="137"/>
              <w:rPr>
                <w:sz w:val="22"/>
                <w:szCs w:val="22"/>
                <w:lang w:bidi="pl-PL"/>
              </w:rPr>
            </w:pPr>
            <w:r w:rsidRPr="006036E5">
              <w:rPr>
                <w:rFonts w:eastAsia="Arial"/>
                <w:sz w:val="22"/>
                <w:szCs w:val="22"/>
                <w:lang w:bidi="pl-PL"/>
              </w:rPr>
              <w:t>Liczba uczestników szkolenia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E7AFF3A" w14:textId="77777777" w:rsidR="009D28CC" w:rsidRPr="006036E5" w:rsidRDefault="009D28CC" w:rsidP="00721F46">
            <w:pPr>
              <w:spacing w:line="360" w:lineRule="auto"/>
              <w:ind w:right="137"/>
              <w:rPr>
                <w:sz w:val="22"/>
                <w:szCs w:val="22"/>
                <w:lang w:bidi="pl-PL"/>
              </w:rPr>
            </w:pPr>
            <w:r w:rsidRPr="006036E5">
              <w:rPr>
                <w:sz w:val="22"/>
                <w:szCs w:val="22"/>
                <w:lang w:bidi="pl-PL"/>
              </w:rPr>
              <w:t xml:space="preserve">Informacja o podstawie dysponowania osobą </w:t>
            </w:r>
          </w:p>
        </w:tc>
      </w:tr>
      <w:tr w:rsidR="009D28CC" w:rsidRPr="00B54D08" w14:paraId="16F764F9" w14:textId="77777777" w:rsidTr="00721F46">
        <w:trPr>
          <w:trHeight w:val="89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1F224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32014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2604F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55D49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8A843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FE03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C939B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  <w:tr w:rsidR="009D28CC" w:rsidRPr="00B54D08" w14:paraId="6E63AA3E" w14:textId="77777777" w:rsidTr="00721F46">
        <w:trPr>
          <w:trHeight w:val="82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958C2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EDC13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D9753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31D7F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F82E2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C13C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E1049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</w:tbl>
    <w:p w14:paraId="0086F1C1" w14:textId="77777777" w:rsidR="009D28CC" w:rsidRPr="00B54D08" w:rsidRDefault="009D28CC" w:rsidP="009D28CC">
      <w:pPr>
        <w:spacing w:after="159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53F53BE0" w14:textId="77777777" w:rsidR="009D28CC" w:rsidRPr="00B54D08" w:rsidRDefault="009D28CC" w:rsidP="009D28C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Data złożenia oświadczenia  </w:t>
      </w:r>
    </w:p>
    <w:p w14:paraId="0206D426" w14:textId="77777777" w:rsidR="009D28CC" w:rsidRPr="00B54D08" w:rsidRDefault="009D28CC" w:rsidP="009D28C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i podpis</w:t>
      </w:r>
      <w:r w:rsidRPr="00B54D08">
        <w:rPr>
          <w:rFonts w:cs="Arial"/>
          <w:lang w:bidi="pl-PL"/>
        </w:rPr>
        <w:t xml:space="preserve"> </w:t>
      </w:r>
    </w:p>
    <w:p w14:paraId="5AF34224" w14:textId="77777777" w:rsidR="00F31081" w:rsidRPr="00F31081" w:rsidRDefault="00F31081" w:rsidP="00F31081">
      <w:pPr>
        <w:spacing w:line="240" w:lineRule="auto"/>
        <w:rPr>
          <w:rFonts w:eastAsia="Arial" w:cs="Arial"/>
          <w:lang w:bidi="pl-PL"/>
        </w:rPr>
      </w:pPr>
      <w:r w:rsidRPr="00F31081">
        <w:rPr>
          <w:rFonts w:ascii="Times New Roman" w:eastAsia="DengXian" w:hAnsi="Times New Roman"/>
        </w:rPr>
        <w:br w:type="page"/>
      </w:r>
    </w:p>
    <w:p w14:paraId="413D51F2" w14:textId="77777777" w:rsidR="00F31081" w:rsidRPr="00F31081" w:rsidRDefault="00F31081" w:rsidP="00F31081">
      <w:pPr>
        <w:spacing w:after="36" w:line="396" w:lineRule="auto"/>
        <w:ind w:left="2752" w:right="66" w:hanging="10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lastRenderedPageBreak/>
        <w:t xml:space="preserve">Załącznik Nr 5 do SWZ – Zobowiązanie podmiotu udostępniającego zasoby – wzór </w:t>
      </w:r>
    </w:p>
    <w:p w14:paraId="3058E2B4" w14:textId="77777777" w:rsidR="009D28CC" w:rsidRPr="00B54D08" w:rsidRDefault="009D28CC" w:rsidP="009D28CC">
      <w:pPr>
        <w:spacing w:after="117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Nr postępowania: OZ.2205.</w:t>
      </w:r>
      <w:r>
        <w:rPr>
          <w:rFonts w:eastAsia="Arial" w:cs="Arial"/>
          <w:lang w:bidi="pl-PL"/>
        </w:rPr>
        <w:t>3</w:t>
      </w:r>
      <w:r w:rsidRPr="00B54D08">
        <w:rPr>
          <w:rFonts w:eastAsia="Arial" w:cs="Arial"/>
          <w:lang w:bidi="pl-PL"/>
        </w:rPr>
        <w:t>.202</w:t>
      </w:r>
      <w:r>
        <w:rPr>
          <w:rFonts w:eastAsia="Arial" w:cs="Arial"/>
          <w:lang w:bidi="pl-PL"/>
        </w:rPr>
        <w:t>6</w:t>
      </w:r>
      <w:r w:rsidRPr="00B54D08">
        <w:rPr>
          <w:rFonts w:eastAsia="Arial" w:cs="Arial"/>
          <w:lang w:bidi="pl-PL"/>
        </w:rPr>
        <w:t>.</w:t>
      </w:r>
      <w:r>
        <w:rPr>
          <w:rFonts w:eastAsia="Arial" w:cs="Arial"/>
          <w:lang w:bidi="pl-PL"/>
        </w:rPr>
        <w:t>BPh</w:t>
      </w:r>
    </w:p>
    <w:p w14:paraId="5CFDE2AA" w14:textId="77777777" w:rsidR="009D28CC" w:rsidRPr="00B54D08" w:rsidRDefault="009D28CC" w:rsidP="009D28CC">
      <w:pPr>
        <w:spacing w:after="157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12ED7458" w14:textId="77777777" w:rsidR="009D28CC" w:rsidRPr="00B54D08" w:rsidRDefault="009D28CC" w:rsidP="009D28CC">
      <w:pPr>
        <w:spacing w:after="116" w:line="360" w:lineRule="auto"/>
        <w:ind w:left="586" w:right="394" w:hanging="302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Zobowiązanie podmiotu udostępniającego zasoby </w:t>
      </w:r>
    </w:p>
    <w:p w14:paraId="3A950C9D" w14:textId="77777777" w:rsidR="009D28CC" w:rsidRPr="00B54D08" w:rsidRDefault="009D28CC" w:rsidP="009D28CC">
      <w:pPr>
        <w:spacing w:after="153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0311C92B" w14:textId="77777777" w:rsidR="009D28CC" w:rsidRPr="00B54D08" w:rsidRDefault="009D28CC" w:rsidP="009D28CC">
      <w:pPr>
        <w:spacing w:after="27" w:line="360" w:lineRule="auto"/>
        <w:ind w:left="1248" w:right="65" w:hanging="99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dotyczy: postępowania udzielenie zamówienia publicznego prowadzonego w trybie podstawowym na usługę pn.: Zorganizowanie i przeprowadzenie szkolenia </w:t>
      </w:r>
      <w:r w:rsidRPr="00B54D08">
        <w:rPr>
          <w:rFonts w:eastAsia="Arial" w:cs="Arial"/>
          <w:bCs/>
          <w:lang w:bidi="pl-PL"/>
        </w:rPr>
        <w:t>„</w:t>
      </w:r>
      <w:r w:rsidRPr="00B54D08">
        <w:rPr>
          <w:rFonts w:cs="Arial"/>
          <w:bCs/>
        </w:rPr>
        <w:t>ABC przedsiębiorczości z elementami e-marketingu</w:t>
      </w:r>
      <w:r w:rsidRPr="00B54D08">
        <w:rPr>
          <w:rFonts w:eastAsia="Arial" w:cs="Arial"/>
          <w:bCs/>
          <w:lang w:bidi="pl-PL"/>
        </w:rPr>
        <w:t xml:space="preserve">” dla </w:t>
      </w:r>
      <w:r>
        <w:rPr>
          <w:rFonts w:eastAsia="Arial" w:cs="Arial"/>
          <w:bCs/>
          <w:lang w:bidi="pl-PL"/>
        </w:rPr>
        <w:t xml:space="preserve">50 </w:t>
      </w:r>
      <w:r w:rsidRPr="00B54D08">
        <w:rPr>
          <w:rFonts w:eastAsia="Arial" w:cs="Arial"/>
          <w:bCs/>
          <w:lang w:bidi="pl-PL"/>
        </w:rPr>
        <w:t>osób bezrobotnych, zarejestrowanych w Powiatowym Urzędzie Pracy w Gdyni</w:t>
      </w:r>
      <w:r w:rsidRPr="00B54D08">
        <w:rPr>
          <w:rFonts w:eastAsia="Arial" w:cs="Arial"/>
          <w:lang w:bidi="pl-PL"/>
        </w:rPr>
        <w:t xml:space="preserve">”  </w:t>
      </w:r>
    </w:p>
    <w:p w14:paraId="5C5F19D6" w14:textId="77777777" w:rsidR="009D28CC" w:rsidRPr="00B54D08" w:rsidRDefault="009D28CC" w:rsidP="009D28CC">
      <w:pPr>
        <w:spacing w:after="27" w:line="360" w:lineRule="auto"/>
        <w:ind w:left="1248" w:right="65" w:hanging="994"/>
        <w:rPr>
          <w:rFonts w:eastAsia="Arial" w:cs="Arial"/>
          <w:i/>
          <w:lang w:bidi="pl-PL"/>
        </w:rPr>
      </w:pPr>
    </w:p>
    <w:p w14:paraId="476F0ED2" w14:textId="77777777" w:rsidR="009D28CC" w:rsidRPr="00B54D08" w:rsidRDefault="009D28CC" w:rsidP="009D28CC">
      <w:pPr>
        <w:spacing w:line="360" w:lineRule="auto"/>
        <w:ind w:left="612" w:right="5271" w:hanging="435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Uwaga! </w:t>
      </w:r>
    </w:p>
    <w:p w14:paraId="0A98643C" w14:textId="77777777" w:rsidR="009D28CC" w:rsidRPr="00B54D08" w:rsidRDefault="009D28CC" w:rsidP="009D28CC">
      <w:pPr>
        <w:spacing w:after="5" w:line="360" w:lineRule="auto"/>
        <w:ind w:left="249" w:hanging="10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Zamiast niniejszego formularza można przedstawić inne dokumenty, które określają w szczególności: </w:t>
      </w:r>
    </w:p>
    <w:p w14:paraId="134A1263" w14:textId="77777777" w:rsidR="009D28CC" w:rsidRPr="00B54D08" w:rsidRDefault="009D28CC" w:rsidP="009D28CC">
      <w:pPr>
        <w:numPr>
          <w:ilvl w:val="0"/>
          <w:numId w:val="34"/>
        </w:numPr>
        <w:suppressAutoHyphens/>
        <w:spacing w:after="180" w:line="360" w:lineRule="auto"/>
        <w:ind w:hanging="360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zakres dostępnych Wykonawcy zasobów podmiotu udostępniającego zasoby; </w:t>
      </w:r>
    </w:p>
    <w:p w14:paraId="1BB02979" w14:textId="77777777" w:rsidR="009D28CC" w:rsidRPr="00B54D08" w:rsidRDefault="009D28CC" w:rsidP="009D28CC">
      <w:pPr>
        <w:numPr>
          <w:ilvl w:val="0"/>
          <w:numId w:val="34"/>
        </w:numPr>
        <w:suppressAutoHyphens/>
        <w:spacing w:after="5" w:line="360" w:lineRule="auto"/>
        <w:ind w:hanging="360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sposób i okres udostępnienia Wykonawcy i wykorzystania przez niego zasobów podmiotu udostępniającego te zasoby przy wykonywaniu zamówienia; </w:t>
      </w:r>
    </w:p>
    <w:p w14:paraId="5033C1B3" w14:textId="77777777" w:rsidR="009D28CC" w:rsidRPr="00B54D08" w:rsidRDefault="009D28CC" w:rsidP="009D28CC">
      <w:pPr>
        <w:numPr>
          <w:ilvl w:val="0"/>
          <w:numId w:val="34"/>
        </w:numPr>
        <w:suppressAutoHyphens/>
        <w:spacing w:after="5" w:line="360" w:lineRule="auto"/>
        <w:ind w:hanging="360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</w:t>
      </w:r>
    </w:p>
    <w:p w14:paraId="6C9AD973" w14:textId="77777777" w:rsidR="009D28CC" w:rsidRPr="00B54D08" w:rsidRDefault="009D28CC" w:rsidP="009D28CC">
      <w:pPr>
        <w:spacing w:after="156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 </w:t>
      </w:r>
    </w:p>
    <w:p w14:paraId="0B95006D" w14:textId="77777777" w:rsidR="009D28CC" w:rsidRPr="00B54D08" w:rsidRDefault="009D28CC" w:rsidP="009D28CC">
      <w:pPr>
        <w:spacing w:after="159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Ja ………………………  </w:t>
      </w:r>
    </w:p>
    <w:p w14:paraId="6E3DFB95" w14:textId="77777777" w:rsidR="009D28CC" w:rsidRPr="00B54D08" w:rsidRDefault="009D28CC" w:rsidP="009D28CC">
      <w:pPr>
        <w:spacing w:after="5" w:line="360" w:lineRule="auto"/>
        <w:ind w:left="249" w:hanging="10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(Imię i nazwisko osoby upoważnionej do reprezentowania podmiotu, stanowisko – właściciel, prezes zarządu, członek zarządu, prokurent, upełnomocniony reprezentant itp.) </w:t>
      </w:r>
      <w:r w:rsidRPr="00B54D08">
        <w:rPr>
          <w:rFonts w:eastAsia="Arial" w:cs="Arial"/>
          <w:lang w:bidi="pl-PL"/>
        </w:rPr>
        <w:t xml:space="preserve">działając w imieniu i na rzecz: </w:t>
      </w:r>
    </w:p>
    <w:p w14:paraId="5AE986DA" w14:textId="64AA1564" w:rsidR="009D28CC" w:rsidRPr="00B54D08" w:rsidRDefault="009D28CC" w:rsidP="009D28CC">
      <w:pPr>
        <w:spacing w:after="117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………………………………………………………………………………………………</w:t>
      </w:r>
    </w:p>
    <w:p w14:paraId="4BE73F9F" w14:textId="77777777" w:rsidR="009D28CC" w:rsidRPr="00B54D08" w:rsidRDefault="009D28CC" w:rsidP="009D28CC">
      <w:pPr>
        <w:spacing w:after="27" w:line="360" w:lineRule="auto"/>
        <w:ind w:left="254" w:right="3547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lastRenderedPageBreak/>
        <w:t xml:space="preserve">(nazwa podmiotu) </w:t>
      </w:r>
      <w:r w:rsidRPr="00B54D08">
        <w:rPr>
          <w:rFonts w:eastAsia="Arial" w:cs="Arial"/>
          <w:lang w:bidi="pl-PL"/>
        </w:rPr>
        <w:t xml:space="preserve">zobowiązuję się do oddania niżej wymienionych zasobów: </w:t>
      </w:r>
    </w:p>
    <w:p w14:paraId="01809C38" w14:textId="2EECADDE" w:rsidR="009D28CC" w:rsidRPr="00B54D08" w:rsidRDefault="009D28CC" w:rsidP="009D28CC">
      <w:pPr>
        <w:spacing w:after="157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………………………………………………………………………………………………</w:t>
      </w:r>
    </w:p>
    <w:p w14:paraId="3DF5C192" w14:textId="77777777" w:rsidR="009D28CC" w:rsidRPr="00B54D08" w:rsidRDefault="009D28CC" w:rsidP="009D28CC">
      <w:pPr>
        <w:spacing w:after="5" w:line="360" w:lineRule="auto"/>
        <w:ind w:left="249" w:right="4128" w:hanging="10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(wskazać, jakich zasobów dotyczy zobowiązanie) </w:t>
      </w:r>
      <w:r w:rsidRPr="00B54D08">
        <w:rPr>
          <w:rFonts w:eastAsia="Arial" w:cs="Arial"/>
          <w:lang w:bidi="pl-PL"/>
        </w:rPr>
        <w:t xml:space="preserve">do dyspozycji Wykonawcy: </w:t>
      </w:r>
    </w:p>
    <w:p w14:paraId="180FE4D8" w14:textId="75523C96" w:rsidR="009D28CC" w:rsidRPr="00B54D08" w:rsidRDefault="009D28CC" w:rsidP="009D28CC">
      <w:pPr>
        <w:spacing w:after="117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………………………………………………………………………………………………</w:t>
      </w:r>
    </w:p>
    <w:p w14:paraId="34CAF980" w14:textId="77777777" w:rsidR="009D28CC" w:rsidRPr="00B54D08" w:rsidRDefault="009D28CC" w:rsidP="009D28CC">
      <w:pPr>
        <w:spacing w:after="5" w:line="360" w:lineRule="auto"/>
        <w:ind w:left="249" w:hanging="10"/>
        <w:rPr>
          <w:rFonts w:eastAsia="Arial" w:cs="Arial"/>
          <w:lang w:bidi="pl-PL"/>
        </w:rPr>
      </w:pPr>
      <w:r w:rsidRPr="00B54D08">
        <w:rPr>
          <w:rFonts w:eastAsia="Arial" w:cs="Arial"/>
          <w:i/>
          <w:lang w:bidi="pl-PL"/>
        </w:rPr>
        <w:t xml:space="preserve">(dane Wykonawcy) </w:t>
      </w:r>
    </w:p>
    <w:p w14:paraId="69D284D4" w14:textId="77777777" w:rsidR="009D28CC" w:rsidRPr="00B54D08" w:rsidRDefault="009D28CC" w:rsidP="009D28CC">
      <w:pPr>
        <w:spacing w:after="27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w trakcie wykonywania zamówienia publicznego pn.: Zorganizowanie i przeprowadzenie szkolenia </w:t>
      </w:r>
      <w:r w:rsidRPr="00B54D08">
        <w:rPr>
          <w:rFonts w:eastAsia="Arial" w:cs="Arial"/>
          <w:bCs/>
          <w:lang w:bidi="pl-PL"/>
        </w:rPr>
        <w:t>„</w:t>
      </w:r>
      <w:r w:rsidRPr="00B54D08">
        <w:rPr>
          <w:rFonts w:cs="Arial"/>
          <w:bCs/>
        </w:rPr>
        <w:t>ABC przedsiębiorczości z elementami e-marketingu"</w:t>
      </w:r>
      <w:r w:rsidRPr="00B54D08">
        <w:rPr>
          <w:rFonts w:eastAsia="Arial" w:cs="Arial"/>
          <w:bCs/>
          <w:lang w:bidi="pl-PL"/>
        </w:rPr>
        <w:t xml:space="preserve"> dla osób bezrobotnych, zarejestrowanych w Powiatowym Urzędzie Pracy w Gdyni</w:t>
      </w:r>
      <w:r w:rsidRPr="00B54D08">
        <w:rPr>
          <w:rFonts w:eastAsia="Arial" w:cs="Arial"/>
          <w:lang w:bidi="pl-PL"/>
        </w:rPr>
        <w:t xml:space="preserve">, dla którego Zamawiającym jest Powiatowy Urząd Pracy w Gdyni, ul. Hugo Kołłątaja 8, 81-332 Gdynia </w:t>
      </w:r>
    </w:p>
    <w:p w14:paraId="4C3EB758" w14:textId="77777777" w:rsidR="009D28CC" w:rsidRPr="00B54D08" w:rsidRDefault="009D28CC" w:rsidP="009D28CC">
      <w:pPr>
        <w:spacing w:after="158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1D0C8E40" w14:textId="77777777" w:rsidR="009D28CC" w:rsidRPr="00B54D08" w:rsidRDefault="009D28CC" w:rsidP="009D28CC">
      <w:pPr>
        <w:spacing w:after="155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Oświadczam, iż:  </w:t>
      </w:r>
    </w:p>
    <w:p w14:paraId="05B9FA94" w14:textId="77777777" w:rsidR="009D28CC" w:rsidRPr="00B54D08" w:rsidRDefault="009D28CC" w:rsidP="009D28CC">
      <w:pPr>
        <w:numPr>
          <w:ilvl w:val="0"/>
          <w:numId w:val="35"/>
        </w:numPr>
        <w:suppressAutoHyphens/>
        <w:spacing w:after="117" w:line="360" w:lineRule="auto"/>
        <w:ind w:right="65" w:hanging="28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Udostępniam Wykonawcy ww. zasoby, w następującym zakresie: </w:t>
      </w:r>
    </w:p>
    <w:p w14:paraId="4ACEC4A0" w14:textId="0275A12F" w:rsidR="009D28CC" w:rsidRPr="00B54D08" w:rsidRDefault="009D28CC" w:rsidP="009D28CC">
      <w:pPr>
        <w:spacing w:after="158" w:line="360" w:lineRule="auto"/>
        <w:ind w:left="538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795A0530" w14:textId="77777777" w:rsidR="009D28CC" w:rsidRPr="00B54D08" w:rsidRDefault="009D28CC" w:rsidP="009D28CC">
      <w:pPr>
        <w:numPr>
          <w:ilvl w:val="0"/>
          <w:numId w:val="35"/>
        </w:numPr>
        <w:suppressAutoHyphens/>
        <w:spacing w:after="27" w:line="360" w:lineRule="auto"/>
        <w:ind w:right="65" w:hanging="28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Sposób wykorzystania udostępnionych przeze mnie zasobów, przez Wykonawcę, przy wykonywaniu zamówienia publicznego będzie następujący: </w:t>
      </w:r>
    </w:p>
    <w:p w14:paraId="0D860531" w14:textId="458398D8" w:rsidR="009D28CC" w:rsidRPr="00B54D08" w:rsidRDefault="009D28CC" w:rsidP="009D28CC">
      <w:pPr>
        <w:spacing w:after="157" w:line="360" w:lineRule="auto"/>
        <w:ind w:left="538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6981DAED" w14:textId="77777777" w:rsidR="009D28CC" w:rsidRPr="00B54D08" w:rsidRDefault="009D28CC" w:rsidP="009D28CC">
      <w:pPr>
        <w:numPr>
          <w:ilvl w:val="0"/>
          <w:numId w:val="35"/>
        </w:numPr>
        <w:suppressAutoHyphens/>
        <w:spacing w:after="117" w:line="360" w:lineRule="auto"/>
        <w:ind w:right="65" w:hanging="28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Zakres mojego udziału przy wykonywaniu zamówienia publicznego będzie następujący: </w:t>
      </w:r>
    </w:p>
    <w:p w14:paraId="35B8A3CB" w14:textId="54C7D3B7" w:rsidR="009D28CC" w:rsidRPr="00B54D08" w:rsidRDefault="009D28CC" w:rsidP="009D28CC">
      <w:pPr>
        <w:spacing w:after="157" w:line="360" w:lineRule="auto"/>
        <w:ind w:left="538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07707997" w14:textId="77777777" w:rsidR="009D28CC" w:rsidRPr="00B54D08" w:rsidRDefault="009D28CC" w:rsidP="009D28CC">
      <w:pPr>
        <w:numPr>
          <w:ilvl w:val="0"/>
          <w:numId w:val="35"/>
        </w:numPr>
        <w:suppressAutoHyphens/>
        <w:spacing w:after="115" w:line="360" w:lineRule="auto"/>
        <w:ind w:right="65" w:hanging="28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Okres mojego udziału przy wykonywaniu zamówienia publicznego będzie następujący: </w:t>
      </w:r>
    </w:p>
    <w:p w14:paraId="00F55D57" w14:textId="77777777" w:rsidR="009D28CC" w:rsidRDefault="009D28CC" w:rsidP="009D28CC">
      <w:pPr>
        <w:spacing w:after="159" w:line="360" w:lineRule="auto"/>
        <w:ind w:left="538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………………………………………………………………………………………………</w:t>
      </w:r>
    </w:p>
    <w:p w14:paraId="600A9105" w14:textId="77777777" w:rsidR="009D28CC" w:rsidRPr="00B54D08" w:rsidRDefault="009D28CC" w:rsidP="009D28CC">
      <w:pPr>
        <w:spacing w:after="159" w:line="360" w:lineRule="auto"/>
        <w:ind w:left="538" w:right="65"/>
        <w:rPr>
          <w:rFonts w:eastAsia="Arial" w:cs="Arial"/>
          <w:lang w:bidi="pl-PL"/>
        </w:rPr>
      </w:pPr>
    </w:p>
    <w:p w14:paraId="106A526C" w14:textId="77777777" w:rsidR="009D28CC" w:rsidRPr="00B54D08" w:rsidRDefault="009D28CC" w:rsidP="009D28C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Data złożenia oświadczenia i podpis</w:t>
      </w:r>
      <w:r w:rsidRPr="00B54D08">
        <w:rPr>
          <w:rFonts w:cs="Arial"/>
          <w:lang w:bidi="pl-PL"/>
        </w:rPr>
        <w:t xml:space="preserve"> </w:t>
      </w:r>
    </w:p>
    <w:p w14:paraId="3FBE1F4C" w14:textId="6EEB3768" w:rsidR="00885483" w:rsidRDefault="00885483">
      <w:pPr>
        <w:spacing w:line="240" w:lineRule="auto"/>
        <w:rPr>
          <w:rFonts w:eastAsia="Arial" w:cs="Arial"/>
          <w:lang w:bidi="pl-PL"/>
        </w:rPr>
      </w:pPr>
    </w:p>
    <w:p w14:paraId="112ADC54" w14:textId="6950118C" w:rsidR="00F31081" w:rsidRPr="00F31081" w:rsidRDefault="00F31081" w:rsidP="00F31081">
      <w:pPr>
        <w:spacing w:after="17" w:line="396" w:lineRule="auto"/>
        <w:ind w:left="1775" w:right="66" w:hanging="10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lastRenderedPageBreak/>
        <w:t xml:space="preserve">Załącznik nr 6 do SWZ – Oświadczenie Wykonawców wspólnie ubiegających się o udzielenie zamówienia – wzór </w:t>
      </w:r>
    </w:p>
    <w:p w14:paraId="34533757" w14:textId="77777777" w:rsidR="00F31081" w:rsidRPr="00F31081" w:rsidRDefault="00F31081" w:rsidP="00F31081">
      <w:pPr>
        <w:spacing w:after="136" w:line="256" w:lineRule="auto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t xml:space="preserve"> </w:t>
      </w:r>
    </w:p>
    <w:p w14:paraId="723658A8" w14:textId="77777777" w:rsidR="009D28CC" w:rsidRPr="00B54D08" w:rsidRDefault="009D28CC" w:rsidP="009D28CC">
      <w:pPr>
        <w:spacing w:after="115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Nr postępowania: OZ.2205.</w:t>
      </w:r>
      <w:r>
        <w:rPr>
          <w:rFonts w:eastAsia="Arial" w:cs="Arial"/>
          <w:lang w:bidi="pl-PL"/>
        </w:rPr>
        <w:t>3</w:t>
      </w:r>
      <w:r w:rsidRPr="00B54D08">
        <w:rPr>
          <w:rFonts w:eastAsia="Arial" w:cs="Arial"/>
          <w:lang w:bidi="pl-PL"/>
        </w:rPr>
        <w:t>.202</w:t>
      </w:r>
      <w:r>
        <w:rPr>
          <w:rFonts w:eastAsia="Arial" w:cs="Arial"/>
          <w:lang w:bidi="pl-PL"/>
        </w:rPr>
        <w:t>6</w:t>
      </w:r>
      <w:r w:rsidRPr="00B54D08">
        <w:rPr>
          <w:rFonts w:eastAsia="Arial" w:cs="Arial"/>
          <w:lang w:bidi="pl-PL"/>
        </w:rPr>
        <w:t>.</w:t>
      </w:r>
      <w:r>
        <w:rPr>
          <w:rFonts w:eastAsia="Arial" w:cs="Arial"/>
          <w:lang w:bidi="pl-PL"/>
        </w:rPr>
        <w:t>BPh</w:t>
      </w:r>
    </w:p>
    <w:p w14:paraId="29F40EAF" w14:textId="77777777" w:rsidR="009D28CC" w:rsidRPr="00B54D08" w:rsidRDefault="009D28CC" w:rsidP="009D28CC">
      <w:pPr>
        <w:spacing w:after="159" w:line="360" w:lineRule="auto"/>
        <w:ind w:left="255"/>
        <w:jc w:val="center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12E4078C" w14:textId="77777777" w:rsidR="009D28CC" w:rsidRPr="00B54D08" w:rsidRDefault="009D28CC" w:rsidP="009D28CC">
      <w:pPr>
        <w:spacing w:line="360" w:lineRule="auto"/>
        <w:ind w:left="142" w:right="-2" w:firstLine="3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Oświadczenie Wykonawców wspólnie ubiegających się o zamówienie </w:t>
      </w:r>
    </w:p>
    <w:p w14:paraId="510253A2" w14:textId="77777777" w:rsidR="009D28CC" w:rsidRPr="00B54D08" w:rsidRDefault="009D28CC" w:rsidP="009D28CC">
      <w:pPr>
        <w:spacing w:after="158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614F5C85" w14:textId="77777777" w:rsidR="009D28CC" w:rsidRPr="00B54D08" w:rsidRDefault="009D28CC" w:rsidP="009D28CC">
      <w:pPr>
        <w:spacing w:after="27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W imieniu Wykonawców wspólnie ubiegających się o zamówienie oświadczamy, że zachodzi wobec nas przesłanka wskazana w art. 117 ust. 2 lub ust. 3 ustawy Pzp, tj. warunek dotyczący uprawnień do prowadzenia określonej działalności gospodarczej lub zawodowej spełnia jeden z wykonawców wspólnie ubiegających się o udzielenie zamówienia lub w odniesieniu do warunków dotyczących wykształcenia, kwalifikacji zawodowych lub doświadczenia jako wykonawcy wspólnie ubiegający się o udzielenie zamówienia polegamy na zdolnościach innych wykonawców. </w:t>
      </w:r>
    </w:p>
    <w:p w14:paraId="3C9D3F05" w14:textId="77777777" w:rsidR="009D28CC" w:rsidRPr="00B54D08" w:rsidRDefault="009D28CC" w:rsidP="009D28CC">
      <w:pPr>
        <w:spacing w:after="158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77878173" w14:textId="77777777" w:rsidR="009D28CC" w:rsidRPr="00B54D08" w:rsidRDefault="009D28CC" w:rsidP="009D28CC">
      <w:pPr>
        <w:spacing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W związku z powyższym będziemy realizować poszczególne elementy zamówienia jak poniżej: </w:t>
      </w:r>
    </w:p>
    <w:tbl>
      <w:tblPr>
        <w:tblStyle w:val="TableGrid"/>
        <w:tblW w:w="9064" w:type="dxa"/>
        <w:tblInd w:w="259" w:type="dxa"/>
        <w:tblCellMar>
          <w:top w:w="13" w:type="dxa"/>
          <w:left w:w="110" w:type="dxa"/>
          <w:right w:w="115" w:type="dxa"/>
        </w:tblCellMar>
        <w:tblLook w:val="04A0" w:firstRow="1" w:lastRow="0" w:firstColumn="1" w:lastColumn="0" w:noHBand="0" w:noVBand="1"/>
        <w:tblDescription w:val="Oświadczenie Wykonawców wspólnie ubiegających się o zamówienie. Dane oraz elementy zamówienia&#10;"/>
      </w:tblPr>
      <w:tblGrid>
        <w:gridCol w:w="4532"/>
        <w:gridCol w:w="4532"/>
      </w:tblGrid>
      <w:tr w:rsidR="009D28CC" w:rsidRPr="00B54D08" w14:paraId="66DB5740" w14:textId="77777777" w:rsidTr="00721F46">
        <w:trPr>
          <w:trHeight w:val="1666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47E026E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Dane Wykonawcy ubiegającego się wspólnie o udzielenie zamówienia </w:t>
            </w:r>
          </w:p>
          <w:p w14:paraId="112FEDF0" w14:textId="77777777" w:rsidR="009D28CC" w:rsidRPr="00B54D08" w:rsidRDefault="009D28CC" w:rsidP="00721F46">
            <w:pPr>
              <w:spacing w:after="117"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(nazwa, adres)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6C7B799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Elementy zamówienia, które będą realizowane przez tego Wykonawcę </w:t>
            </w:r>
          </w:p>
        </w:tc>
      </w:tr>
      <w:tr w:rsidR="009D28CC" w:rsidRPr="00B54D08" w14:paraId="768369F7" w14:textId="77777777" w:rsidTr="00721F46">
        <w:trPr>
          <w:trHeight w:val="425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F1708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34D25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  <w:tr w:rsidR="009D28CC" w:rsidRPr="00B54D08" w14:paraId="6044F261" w14:textId="77777777" w:rsidTr="00721F46">
        <w:trPr>
          <w:trHeight w:val="42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52DA8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5427F" w14:textId="77777777" w:rsidR="009D28CC" w:rsidRPr="00B54D08" w:rsidRDefault="009D28CC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</w:tbl>
    <w:p w14:paraId="501350D3" w14:textId="77777777" w:rsidR="009D28CC" w:rsidRPr="00B54D08" w:rsidRDefault="009D28CC" w:rsidP="009D28CC">
      <w:pPr>
        <w:spacing w:after="136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0B394AE5" w14:textId="10108379" w:rsidR="00F31081" w:rsidRPr="00F31081" w:rsidRDefault="009D28CC" w:rsidP="009D28CC">
      <w:pPr>
        <w:spacing w:after="119" w:line="256" w:lineRule="auto"/>
        <w:ind w:left="249" w:right="66" w:hanging="10"/>
        <w:jc w:val="right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Data złożenia oświadczenia i podpis(y)</w:t>
      </w:r>
      <w:r w:rsidR="00F31081" w:rsidRPr="00F31081">
        <w:rPr>
          <w:rFonts w:cs="Arial"/>
          <w:lang w:bidi="pl-PL"/>
        </w:rPr>
        <w:t xml:space="preserve"> </w:t>
      </w:r>
    </w:p>
    <w:p w14:paraId="2FFAEB77" w14:textId="77777777" w:rsidR="00F31081" w:rsidRPr="00F31081" w:rsidRDefault="00F31081" w:rsidP="00F31081">
      <w:pPr>
        <w:spacing w:line="240" w:lineRule="auto"/>
        <w:rPr>
          <w:rFonts w:eastAsia="Arial" w:cs="Arial"/>
          <w:lang w:bidi="pl-PL"/>
        </w:rPr>
      </w:pPr>
      <w:r w:rsidRPr="00F31081">
        <w:rPr>
          <w:rFonts w:ascii="Times New Roman" w:eastAsia="DengXian" w:hAnsi="Times New Roman"/>
        </w:rPr>
        <w:br w:type="page"/>
      </w:r>
    </w:p>
    <w:p w14:paraId="4827F784" w14:textId="77777777" w:rsidR="00F31081" w:rsidRPr="00F31081" w:rsidRDefault="00F31081" w:rsidP="00F31081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  <w:r w:rsidRPr="00F31081">
        <w:rPr>
          <w:rFonts w:eastAsia="Arial" w:cs="Arial"/>
          <w:lang w:bidi="pl-PL"/>
        </w:rPr>
        <w:lastRenderedPageBreak/>
        <w:t xml:space="preserve">Załącznik nr 7 do SWZ – Program szkolenia – wzór </w:t>
      </w:r>
    </w:p>
    <w:p w14:paraId="404F6123" w14:textId="77777777" w:rsidR="00F31081" w:rsidRPr="00F31081" w:rsidRDefault="00F31081" w:rsidP="00F31081">
      <w:pPr>
        <w:spacing w:after="115" w:line="256" w:lineRule="auto"/>
        <w:ind w:left="254" w:right="65"/>
        <w:rPr>
          <w:rFonts w:eastAsia="Arial" w:cs="Arial"/>
          <w:lang w:bidi="pl-PL"/>
        </w:rPr>
      </w:pPr>
    </w:p>
    <w:p w14:paraId="2EB1B508" w14:textId="77777777" w:rsidR="009D28CC" w:rsidRPr="00B54D08" w:rsidRDefault="009D28CC" w:rsidP="009D28CC">
      <w:pPr>
        <w:spacing w:after="115" w:line="360" w:lineRule="auto"/>
        <w:ind w:right="-2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Nr postępowania: </w:t>
      </w:r>
      <w:bookmarkStart w:id="0" w:name="_Hlk224649151"/>
      <w:r w:rsidRPr="00B54D08">
        <w:rPr>
          <w:rFonts w:eastAsia="Arial" w:cs="Arial"/>
          <w:lang w:bidi="pl-PL"/>
        </w:rPr>
        <w:t>OZ.2205.</w:t>
      </w:r>
      <w:r>
        <w:rPr>
          <w:rFonts w:eastAsia="Arial" w:cs="Arial"/>
          <w:lang w:bidi="pl-PL"/>
        </w:rPr>
        <w:t>3</w:t>
      </w:r>
      <w:r w:rsidRPr="00B54D08">
        <w:rPr>
          <w:rFonts w:eastAsia="Arial" w:cs="Arial"/>
          <w:lang w:bidi="pl-PL"/>
        </w:rPr>
        <w:t>.202</w:t>
      </w:r>
      <w:r>
        <w:rPr>
          <w:rFonts w:eastAsia="Arial" w:cs="Arial"/>
          <w:lang w:bidi="pl-PL"/>
        </w:rPr>
        <w:t>6</w:t>
      </w:r>
      <w:r w:rsidRPr="00B54D08">
        <w:rPr>
          <w:rFonts w:eastAsia="Arial" w:cs="Arial"/>
          <w:lang w:bidi="pl-PL"/>
        </w:rPr>
        <w:t>.</w:t>
      </w:r>
      <w:r>
        <w:rPr>
          <w:rFonts w:eastAsia="Arial" w:cs="Arial"/>
          <w:lang w:bidi="pl-PL"/>
        </w:rPr>
        <w:t>BPh</w:t>
      </w:r>
      <w:bookmarkEnd w:id="0"/>
    </w:p>
    <w:p w14:paraId="727AC281" w14:textId="77777777" w:rsidR="009D28CC" w:rsidRPr="00B54D08" w:rsidRDefault="009D28CC" w:rsidP="009D28CC">
      <w:pPr>
        <w:spacing w:after="148" w:line="360" w:lineRule="auto"/>
        <w:ind w:right="-2"/>
        <w:jc w:val="center"/>
        <w:rPr>
          <w:rFonts w:eastAsia="Arial" w:cs="Arial"/>
          <w:lang w:bidi="pl-PL"/>
        </w:rPr>
      </w:pPr>
    </w:p>
    <w:p w14:paraId="6A84BD75" w14:textId="77777777" w:rsidR="009D28CC" w:rsidRPr="00B54D08" w:rsidRDefault="009D28CC" w:rsidP="009D28CC">
      <w:pPr>
        <w:suppressAutoHyphens/>
        <w:spacing w:after="27" w:line="360" w:lineRule="auto"/>
        <w:ind w:right="-2"/>
        <w:rPr>
          <w:rFonts w:eastAsia="Arial" w:cs="Arial"/>
          <w:bCs/>
          <w:lang w:eastAsia="ar-SA" w:bidi="pl-PL"/>
        </w:rPr>
      </w:pPr>
      <w:r w:rsidRPr="00B54D08">
        <w:rPr>
          <w:rFonts w:eastAsia="Arial" w:cs="Arial"/>
          <w:bCs/>
          <w:lang w:eastAsia="ar-SA" w:bidi="pl-PL"/>
        </w:rPr>
        <w:t xml:space="preserve">Program szkolenia </w:t>
      </w:r>
    </w:p>
    <w:p w14:paraId="01650F3E" w14:textId="77777777" w:rsidR="009D28CC" w:rsidRPr="00B54D08" w:rsidRDefault="009D28CC" w:rsidP="009D28CC">
      <w:pPr>
        <w:suppressAutoHyphens/>
        <w:spacing w:after="27" w:line="360" w:lineRule="auto"/>
        <w:ind w:right="-2"/>
        <w:rPr>
          <w:rFonts w:eastAsia="Arial" w:cs="Arial"/>
          <w:bCs/>
          <w:lang w:eastAsia="ar-SA" w:bidi="pl-PL"/>
        </w:rPr>
      </w:pPr>
      <w:r w:rsidRPr="00B54D08">
        <w:rPr>
          <w:rFonts w:eastAsia="Arial" w:cs="Arial"/>
          <w:bCs/>
          <w:lang w:eastAsia="ar-SA" w:bidi="pl-PL"/>
        </w:rPr>
        <w:t>– wzór do opracowania przez Wykonawcę zgodnie z SWZ</w:t>
      </w:r>
    </w:p>
    <w:p w14:paraId="1D0679EB" w14:textId="77777777" w:rsidR="009D28CC" w:rsidRPr="00B54D08" w:rsidRDefault="009D28CC" w:rsidP="009D28CC">
      <w:pPr>
        <w:suppressAutoHyphens/>
        <w:spacing w:after="27" w:line="360" w:lineRule="auto"/>
        <w:ind w:right="-2"/>
        <w:rPr>
          <w:rFonts w:eastAsia="Arial" w:cs="Arial"/>
          <w:bCs/>
          <w:lang w:eastAsia="ar-SA" w:bidi="pl-PL"/>
        </w:rPr>
      </w:pPr>
      <w:r w:rsidRPr="00B54D08">
        <w:rPr>
          <w:rFonts w:eastAsia="Arial" w:cs="Arial"/>
          <w:bCs/>
          <w:lang w:eastAsia="ar-SA" w:bidi="pl-PL"/>
        </w:rPr>
        <w:t xml:space="preserve">Opracowany przez Wykonawcę Program należy złożyć wraz z ofertą </w:t>
      </w:r>
    </w:p>
    <w:p w14:paraId="1C7FEF49" w14:textId="77777777" w:rsidR="009D28CC" w:rsidRPr="00B54D08" w:rsidRDefault="009D28CC" w:rsidP="009D28CC">
      <w:pPr>
        <w:spacing w:after="27" w:line="360" w:lineRule="auto"/>
        <w:ind w:right="-2" w:hanging="435"/>
        <w:jc w:val="center"/>
        <w:rPr>
          <w:rFonts w:eastAsia="Arial" w:cs="Arial"/>
          <w:bCs/>
          <w:lang w:bidi="pl-PL"/>
        </w:rPr>
      </w:pPr>
    </w:p>
    <w:p w14:paraId="730B8A5D" w14:textId="77777777" w:rsidR="009D28CC" w:rsidRPr="00B54D08" w:rsidRDefault="009D28CC" w:rsidP="009D28CC">
      <w:pPr>
        <w:numPr>
          <w:ilvl w:val="0"/>
          <w:numId w:val="63"/>
        </w:numPr>
        <w:tabs>
          <w:tab w:val="left" w:pos="284"/>
        </w:tabs>
        <w:suppressAutoHyphens/>
        <w:spacing w:line="360" w:lineRule="auto"/>
        <w:ind w:left="0" w:right="-2" w:firstLine="0"/>
        <w:rPr>
          <w:rFonts w:cs="Arial"/>
          <w:lang w:eastAsia="ar-SA"/>
        </w:rPr>
      </w:pPr>
      <w:r w:rsidRPr="00B54D08">
        <w:rPr>
          <w:rFonts w:cs="Arial"/>
          <w:snapToGrid w:val="0"/>
        </w:rPr>
        <w:t>Cele szkolenia muszą być ujęte w następujących kategoriach efektów uczenia           się:</w:t>
      </w:r>
    </w:p>
    <w:p w14:paraId="1CC7F4E1" w14:textId="77777777" w:rsidR="009D28CC" w:rsidRPr="00B54D08" w:rsidRDefault="009D28CC" w:rsidP="009D28CC">
      <w:pPr>
        <w:numPr>
          <w:ilvl w:val="0"/>
          <w:numId w:val="64"/>
        </w:numPr>
        <w:tabs>
          <w:tab w:val="left" w:pos="284"/>
        </w:tabs>
        <w:suppressAutoHyphens/>
        <w:spacing w:line="360" w:lineRule="auto"/>
        <w:ind w:left="0" w:right="-2" w:firstLine="0"/>
        <w:rPr>
          <w:rFonts w:cs="Arial"/>
          <w:lang w:eastAsia="ar-SA"/>
        </w:rPr>
      </w:pPr>
      <w:r w:rsidRPr="00B54D08">
        <w:rPr>
          <w:rFonts w:cs="Arial"/>
          <w:lang w:eastAsia="ar-SA"/>
        </w:rPr>
        <w:t xml:space="preserve">z uwzględnieniem wiedzy: </w:t>
      </w:r>
    </w:p>
    <w:p w14:paraId="3E0A2AF0" w14:textId="77777777" w:rsidR="009D28CC" w:rsidRPr="00B54D08" w:rsidRDefault="009D28CC" w:rsidP="009D28CC">
      <w:pPr>
        <w:widowControl w:val="0"/>
        <w:numPr>
          <w:ilvl w:val="0"/>
          <w:numId w:val="60"/>
        </w:numPr>
        <w:tabs>
          <w:tab w:val="left" w:pos="567"/>
        </w:tabs>
        <w:suppressAutoHyphens/>
        <w:autoSpaceDE w:val="0"/>
        <w:autoSpaceDN w:val="0"/>
        <w:spacing w:line="360" w:lineRule="auto"/>
        <w:ind w:left="426" w:right="-2" w:hanging="142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</w:t>
      </w:r>
      <w:r w:rsidRPr="00B54D08">
        <w:rPr>
          <w:rFonts w:cs="Arial"/>
          <w:lang w:eastAsia="ar-SA"/>
        </w:rPr>
        <w:t>dzie niezbędną wiedzę na temat procesu rejestracji oraz uregulowań prawnych prowadzenia jednoosobowej działalności gospodarczej,</w:t>
      </w:r>
    </w:p>
    <w:p w14:paraId="271E12CE" w14:textId="77777777" w:rsidR="009D28CC" w:rsidRPr="00B54D08" w:rsidRDefault="009D28CC" w:rsidP="00083332">
      <w:pPr>
        <w:widowControl w:val="0"/>
        <w:numPr>
          <w:ilvl w:val="0"/>
          <w:numId w:val="60"/>
        </w:numPr>
        <w:tabs>
          <w:tab w:val="left" w:pos="284"/>
          <w:tab w:val="left" w:pos="426"/>
        </w:tabs>
        <w:suppressAutoHyphens/>
        <w:autoSpaceDE w:val="0"/>
        <w:autoSpaceDN w:val="0"/>
        <w:spacing w:line="360" w:lineRule="auto"/>
        <w:ind w:left="284" w:right="-2" w:firstLine="0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</w:t>
      </w:r>
      <w:r w:rsidRPr="00B54D08">
        <w:rPr>
          <w:rFonts w:cs="Arial"/>
          <w:lang w:eastAsia="ar-SA"/>
        </w:rPr>
        <w:t>dzie wiedzę na temat zarządzania własną firmą,</w:t>
      </w:r>
    </w:p>
    <w:p w14:paraId="47C4259A" w14:textId="77777777" w:rsidR="009D28CC" w:rsidRPr="00B54D08" w:rsidRDefault="009D28CC" w:rsidP="00083332">
      <w:pPr>
        <w:widowControl w:val="0"/>
        <w:numPr>
          <w:ilvl w:val="0"/>
          <w:numId w:val="60"/>
        </w:numPr>
        <w:tabs>
          <w:tab w:val="left" w:pos="426"/>
        </w:tabs>
        <w:suppressAutoHyphens/>
        <w:autoSpaceDE w:val="0"/>
        <w:autoSpaceDN w:val="0"/>
        <w:spacing w:line="360" w:lineRule="auto"/>
        <w:ind w:left="426" w:right="-2" w:hanging="142"/>
        <w:jc w:val="both"/>
        <w:rPr>
          <w:rFonts w:cs="Arial"/>
          <w:lang w:eastAsia="ar-SA"/>
        </w:rPr>
      </w:pPr>
      <w:r w:rsidRPr="00B54D08">
        <w:rPr>
          <w:rFonts w:cs="Arial"/>
          <w:lang w:eastAsia="ar-SA"/>
        </w:rPr>
        <w:t>pozna podstawy marketingu elektronicznego (media społecznościowe, budowanie własnej marki),</w:t>
      </w:r>
    </w:p>
    <w:p w14:paraId="4AE36AB3" w14:textId="77777777" w:rsidR="009D28CC" w:rsidRPr="00B54D08" w:rsidRDefault="009D28CC" w:rsidP="00083332">
      <w:pPr>
        <w:widowControl w:val="0"/>
        <w:numPr>
          <w:ilvl w:val="0"/>
          <w:numId w:val="60"/>
        </w:numPr>
        <w:tabs>
          <w:tab w:val="left" w:pos="426"/>
        </w:tabs>
        <w:suppressAutoHyphens/>
        <w:autoSpaceDE w:val="0"/>
        <w:autoSpaceDN w:val="0"/>
        <w:spacing w:line="360" w:lineRule="auto"/>
        <w:ind w:left="426" w:right="-2" w:hanging="142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</w:t>
      </w:r>
      <w:r w:rsidRPr="00B54D08">
        <w:rPr>
          <w:rFonts w:cs="Arial"/>
          <w:lang w:eastAsia="ar-SA"/>
        </w:rPr>
        <w:t>dzie podstawową wiedzę w zakresie księgowości w mikro i małym przedsiębiorstwie;</w:t>
      </w:r>
    </w:p>
    <w:p w14:paraId="11812222" w14:textId="77777777" w:rsidR="009D28CC" w:rsidRPr="00B54D08" w:rsidRDefault="009D28CC" w:rsidP="009D28CC">
      <w:pPr>
        <w:numPr>
          <w:ilvl w:val="0"/>
          <w:numId w:val="65"/>
        </w:numPr>
        <w:tabs>
          <w:tab w:val="left" w:pos="284"/>
        </w:tabs>
        <w:suppressAutoHyphens/>
        <w:spacing w:line="360" w:lineRule="auto"/>
        <w:ind w:left="0" w:right="-2" w:firstLine="0"/>
        <w:rPr>
          <w:rFonts w:cs="Arial"/>
          <w:lang w:eastAsia="ar-SA"/>
        </w:rPr>
      </w:pPr>
      <w:r w:rsidRPr="00B54D08">
        <w:rPr>
          <w:rFonts w:cs="Arial"/>
          <w:lang w:eastAsia="ar-SA"/>
        </w:rPr>
        <w:t xml:space="preserve">z uwzględnieniem umiejętności: </w:t>
      </w:r>
    </w:p>
    <w:p w14:paraId="2207224F" w14:textId="77777777" w:rsidR="009D28CC" w:rsidRPr="00B54D08" w:rsidRDefault="009D28CC" w:rsidP="00083332">
      <w:pPr>
        <w:widowControl w:val="0"/>
        <w:numPr>
          <w:ilvl w:val="0"/>
          <w:numId w:val="62"/>
        </w:numPr>
        <w:tabs>
          <w:tab w:val="left" w:pos="284"/>
          <w:tab w:val="left" w:pos="426"/>
        </w:tabs>
        <w:suppressAutoHyphens/>
        <w:autoSpaceDE w:val="0"/>
        <w:autoSpaceDN w:val="0"/>
        <w:spacing w:line="360" w:lineRule="auto"/>
        <w:ind w:left="284" w:right="-2" w:firstLine="0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</w:t>
      </w:r>
      <w:r w:rsidRPr="00B54D08">
        <w:rPr>
          <w:rFonts w:cs="Arial"/>
          <w:lang w:eastAsia="ar-SA"/>
        </w:rPr>
        <w:t>dzie umiejętność samodzielnego założenia własnej firmy,</w:t>
      </w:r>
    </w:p>
    <w:p w14:paraId="06BBEDC5" w14:textId="77777777" w:rsidR="009D28CC" w:rsidRPr="00B54D08" w:rsidRDefault="009D28CC" w:rsidP="00083332">
      <w:pPr>
        <w:widowControl w:val="0"/>
        <w:numPr>
          <w:ilvl w:val="0"/>
          <w:numId w:val="62"/>
        </w:numPr>
        <w:tabs>
          <w:tab w:val="left" w:pos="426"/>
        </w:tabs>
        <w:suppressAutoHyphens/>
        <w:autoSpaceDE w:val="0"/>
        <w:autoSpaceDN w:val="0"/>
        <w:spacing w:line="360" w:lineRule="auto"/>
        <w:ind w:left="426" w:right="-2" w:hanging="142"/>
        <w:jc w:val="both"/>
        <w:rPr>
          <w:rFonts w:cs="Arial"/>
          <w:lang w:eastAsia="ar-SA"/>
        </w:rPr>
      </w:pPr>
      <w:r w:rsidRPr="00B54D08">
        <w:rPr>
          <w:rFonts w:cs="Arial"/>
          <w:lang w:eastAsia="ar-SA"/>
        </w:rPr>
        <w:t>będzie potrafił wykorzystać nabytą wiedzę w procesie prowadzenia i rozwoju własnego przedsiębiorstwa,</w:t>
      </w:r>
    </w:p>
    <w:p w14:paraId="729D5377" w14:textId="77777777" w:rsidR="009D28CC" w:rsidRPr="00B54D08" w:rsidRDefault="009D28CC" w:rsidP="00083332">
      <w:pPr>
        <w:widowControl w:val="0"/>
        <w:numPr>
          <w:ilvl w:val="0"/>
          <w:numId w:val="62"/>
        </w:numPr>
        <w:tabs>
          <w:tab w:val="left" w:pos="284"/>
          <w:tab w:val="left" w:pos="426"/>
        </w:tabs>
        <w:suppressAutoHyphens/>
        <w:autoSpaceDE w:val="0"/>
        <w:autoSpaceDN w:val="0"/>
        <w:spacing w:line="360" w:lineRule="auto"/>
        <w:ind w:left="284" w:right="-2" w:firstLine="0"/>
        <w:jc w:val="both"/>
        <w:rPr>
          <w:rFonts w:cs="Arial"/>
          <w:lang w:eastAsia="ar-SA"/>
        </w:rPr>
      </w:pPr>
      <w:r w:rsidRPr="00B54D08">
        <w:rPr>
          <w:rFonts w:cs="Arial"/>
          <w:lang w:eastAsia="ar-SA"/>
        </w:rPr>
        <w:t>będzie potrafił wykorzystać nabytą wiedzę w zakresie obsługi księgowej firmy,</w:t>
      </w:r>
    </w:p>
    <w:p w14:paraId="1897DF37" w14:textId="77777777" w:rsidR="009D28CC" w:rsidRPr="00B54D08" w:rsidRDefault="009D28CC" w:rsidP="00083332">
      <w:pPr>
        <w:widowControl w:val="0"/>
        <w:numPr>
          <w:ilvl w:val="0"/>
          <w:numId w:val="62"/>
        </w:numPr>
        <w:tabs>
          <w:tab w:val="left" w:pos="426"/>
        </w:tabs>
        <w:suppressAutoHyphens/>
        <w:autoSpaceDE w:val="0"/>
        <w:autoSpaceDN w:val="0"/>
        <w:spacing w:line="360" w:lineRule="auto"/>
        <w:ind w:left="426" w:right="-2" w:hanging="142"/>
        <w:jc w:val="both"/>
        <w:rPr>
          <w:rFonts w:cs="Arial"/>
          <w:lang w:eastAsia="ar-SA"/>
        </w:rPr>
      </w:pPr>
      <w:r w:rsidRPr="00B54D08">
        <w:rPr>
          <w:rFonts w:cs="Arial"/>
          <w:lang w:eastAsia="ar-SA"/>
        </w:rPr>
        <w:t>będzie potrafił zorganizować podstawowe działania reklamowe, promocyjne i marketingowe własnego biznesu;</w:t>
      </w:r>
    </w:p>
    <w:p w14:paraId="155AF283" w14:textId="77777777" w:rsidR="009D28CC" w:rsidRPr="00B54D08" w:rsidRDefault="009D28CC" w:rsidP="009D28CC">
      <w:pPr>
        <w:widowControl w:val="0"/>
        <w:numPr>
          <w:ilvl w:val="0"/>
          <w:numId w:val="66"/>
        </w:numPr>
        <w:tabs>
          <w:tab w:val="left" w:pos="284"/>
        </w:tabs>
        <w:suppressAutoHyphens/>
        <w:autoSpaceDE w:val="0"/>
        <w:autoSpaceDN w:val="0"/>
        <w:spacing w:line="360" w:lineRule="auto"/>
        <w:ind w:left="0" w:right="-2" w:firstLine="0"/>
        <w:jc w:val="both"/>
        <w:rPr>
          <w:rFonts w:cs="Arial"/>
          <w:lang w:eastAsia="ar-SA"/>
        </w:rPr>
      </w:pPr>
      <w:r w:rsidRPr="00B54D08">
        <w:rPr>
          <w:rFonts w:cs="Arial"/>
          <w:lang w:eastAsia="ar-SA"/>
        </w:rPr>
        <w:t xml:space="preserve">z uwzględnieniem kompetencji społecznych: </w:t>
      </w:r>
    </w:p>
    <w:p w14:paraId="5D164189" w14:textId="77777777" w:rsidR="009D28CC" w:rsidRPr="00B54D08" w:rsidRDefault="009D28CC" w:rsidP="00083332">
      <w:pPr>
        <w:widowControl w:val="0"/>
        <w:numPr>
          <w:ilvl w:val="0"/>
          <w:numId w:val="62"/>
        </w:numPr>
        <w:tabs>
          <w:tab w:val="left" w:pos="426"/>
        </w:tabs>
        <w:suppressAutoHyphens/>
        <w:autoSpaceDE w:val="0"/>
        <w:autoSpaceDN w:val="0"/>
        <w:spacing w:line="360" w:lineRule="auto"/>
        <w:ind w:left="426" w:right="-2" w:hanging="142"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nabę</w:t>
      </w:r>
      <w:r w:rsidRPr="00B54D08">
        <w:rPr>
          <w:rFonts w:cs="Arial"/>
          <w:lang w:eastAsia="ar-SA"/>
        </w:rPr>
        <w:t>dzie umiejętność tworzenia i utrzymywania z innymi osobami pożądanych relacji w środowisku pracy, kierując się zasadami etyki w biznesie (np. dbałość o wysoką kulturę osobistą w kontaktach z potencjalnymi klientami firmy),</w:t>
      </w:r>
    </w:p>
    <w:p w14:paraId="39DD1C95" w14:textId="4E073C6D" w:rsidR="009D28CC" w:rsidRDefault="009D28CC" w:rsidP="00083332">
      <w:pPr>
        <w:widowControl w:val="0"/>
        <w:numPr>
          <w:ilvl w:val="0"/>
          <w:numId w:val="62"/>
        </w:numPr>
        <w:tabs>
          <w:tab w:val="left" w:pos="426"/>
        </w:tabs>
        <w:suppressAutoHyphens/>
        <w:autoSpaceDE w:val="0"/>
        <w:autoSpaceDN w:val="0"/>
        <w:spacing w:line="360" w:lineRule="auto"/>
        <w:ind w:left="426" w:right="-2" w:hanging="142"/>
        <w:jc w:val="both"/>
        <w:rPr>
          <w:rFonts w:cs="Arial"/>
          <w:lang w:eastAsia="ar-SA"/>
        </w:rPr>
      </w:pPr>
      <w:r w:rsidRPr="00B54D08">
        <w:rPr>
          <w:rFonts w:cs="Arial"/>
          <w:lang w:eastAsia="ar-SA"/>
        </w:rPr>
        <w:t>rozwinie kreatywne myślenie w podejmowaniu rozwiązań ułatwiających rozwój firmy</w:t>
      </w:r>
      <w:r w:rsidR="00083332">
        <w:rPr>
          <w:rFonts w:cs="Arial"/>
          <w:lang w:eastAsia="ar-SA"/>
        </w:rPr>
        <w:t>.</w:t>
      </w:r>
    </w:p>
    <w:p w14:paraId="284CEDA1" w14:textId="77777777" w:rsidR="00083332" w:rsidRPr="00B54D08" w:rsidRDefault="00083332" w:rsidP="00083332">
      <w:pPr>
        <w:widowControl w:val="0"/>
        <w:tabs>
          <w:tab w:val="left" w:pos="426"/>
        </w:tabs>
        <w:suppressAutoHyphens/>
        <w:autoSpaceDE w:val="0"/>
        <w:autoSpaceDN w:val="0"/>
        <w:spacing w:line="360" w:lineRule="auto"/>
        <w:ind w:left="426" w:right="-2"/>
        <w:jc w:val="both"/>
        <w:rPr>
          <w:rFonts w:cs="Arial"/>
          <w:lang w:eastAsia="ar-SA"/>
        </w:rPr>
      </w:pPr>
    </w:p>
    <w:p w14:paraId="729E449C" w14:textId="77777777" w:rsidR="009D28CC" w:rsidRPr="00B54D08" w:rsidRDefault="009D28CC" w:rsidP="009D28CC">
      <w:pPr>
        <w:numPr>
          <w:ilvl w:val="0"/>
          <w:numId w:val="63"/>
        </w:numPr>
        <w:tabs>
          <w:tab w:val="left" w:pos="284"/>
        </w:tabs>
        <w:suppressAutoHyphens/>
        <w:spacing w:line="360" w:lineRule="auto"/>
        <w:ind w:left="0" w:right="-2" w:firstLine="0"/>
        <w:jc w:val="both"/>
        <w:rPr>
          <w:rFonts w:cs="Arial"/>
          <w:bCs/>
        </w:rPr>
      </w:pPr>
      <w:r w:rsidRPr="00B54D08">
        <w:rPr>
          <w:rFonts w:cs="Arial"/>
          <w:bCs/>
        </w:rPr>
        <w:lastRenderedPageBreak/>
        <w:t>Zakres szkolenia: zagadnienia dotyczące prowadzenia działalności gospodarczej.</w:t>
      </w:r>
    </w:p>
    <w:p w14:paraId="3CBB15A0" w14:textId="77777777" w:rsidR="009D28CC" w:rsidRPr="00B54D08" w:rsidRDefault="009D28CC" w:rsidP="00083332">
      <w:pPr>
        <w:numPr>
          <w:ilvl w:val="0"/>
          <w:numId w:val="63"/>
        </w:numPr>
        <w:tabs>
          <w:tab w:val="left" w:pos="284"/>
        </w:tabs>
        <w:suppressAutoHyphens/>
        <w:spacing w:line="360" w:lineRule="auto"/>
        <w:ind w:left="284" w:right="-2" w:hanging="284"/>
        <w:jc w:val="both"/>
        <w:rPr>
          <w:rFonts w:cs="Arial"/>
          <w:bCs/>
        </w:rPr>
      </w:pPr>
      <w:r w:rsidRPr="00B54D08">
        <w:rPr>
          <w:rFonts w:cs="Arial"/>
          <w:bCs/>
        </w:rPr>
        <w:t xml:space="preserve">Czas trwania i sposób organizacji szkolenia każdej z grup: szkolenie musi zostać zrealizowane w systemie on-line, w ciągu 5 kolejnych, następujących po sobie dni roboczych (szkolenie nie może odbywać się w </w:t>
      </w:r>
      <w:r>
        <w:rPr>
          <w:rFonts w:cs="Arial"/>
          <w:bCs/>
        </w:rPr>
        <w:t xml:space="preserve">soboty, </w:t>
      </w:r>
      <w:r w:rsidRPr="00B54D08">
        <w:rPr>
          <w:rFonts w:cs="Arial"/>
          <w:bCs/>
        </w:rPr>
        <w:t xml:space="preserve">niedziele, dni wolne od pracy oraz święta), po 6 godzin </w:t>
      </w:r>
      <w:r>
        <w:rPr>
          <w:rFonts w:cs="Arial"/>
          <w:bCs/>
        </w:rPr>
        <w:t>dydaktyczn</w:t>
      </w:r>
      <w:r w:rsidRPr="00B54D08">
        <w:rPr>
          <w:rFonts w:cs="Arial"/>
          <w:bCs/>
        </w:rPr>
        <w:t>ych dziennie. Dzień szkolenia nie może kończyć się przerwą. Zajęcia muszą odbywać się w godzinach między 08:00 - 18:00.</w:t>
      </w:r>
    </w:p>
    <w:p w14:paraId="703965D3" w14:textId="77777777" w:rsidR="009D28CC" w:rsidRPr="00B54D08" w:rsidRDefault="009D28CC" w:rsidP="009D28CC">
      <w:pPr>
        <w:numPr>
          <w:ilvl w:val="0"/>
          <w:numId w:val="63"/>
        </w:numPr>
        <w:tabs>
          <w:tab w:val="left" w:pos="284"/>
        </w:tabs>
        <w:suppressAutoHyphens/>
        <w:spacing w:line="360" w:lineRule="auto"/>
        <w:ind w:left="0" w:right="-2" w:firstLine="0"/>
        <w:jc w:val="both"/>
        <w:rPr>
          <w:rFonts w:cs="Arial"/>
          <w:bCs/>
        </w:rPr>
      </w:pPr>
      <w:r w:rsidRPr="00B54D08">
        <w:rPr>
          <w:rFonts w:cs="Arial"/>
          <w:bCs/>
        </w:rPr>
        <w:t>Wymagania wstępne dla uczestników: status osoby bezrobotnej.</w:t>
      </w:r>
    </w:p>
    <w:p w14:paraId="65045386" w14:textId="77777777" w:rsidR="009D28CC" w:rsidRPr="00B54D08" w:rsidRDefault="009D28CC" w:rsidP="00083332">
      <w:pPr>
        <w:numPr>
          <w:ilvl w:val="0"/>
          <w:numId w:val="63"/>
        </w:numPr>
        <w:tabs>
          <w:tab w:val="left" w:pos="284"/>
        </w:tabs>
        <w:suppressAutoHyphens/>
        <w:spacing w:line="360" w:lineRule="auto"/>
        <w:ind w:left="284" w:right="-2" w:hanging="284"/>
        <w:jc w:val="both"/>
        <w:rPr>
          <w:rFonts w:cs="Arial"/>
          <w:bCs/>
        </w:rPr>
      </w:pPr>
      <w:r w:rsidRPr="00B54D08">
        <w:rPr>
          <w:rFonts w:cs="Arial"/>
          <w:bCs/>
        </w:rPr>
        <w:t>Plan nauczania określający tematy zajęć edukacyjnych z uwzględnieniem treści szkolenia oraz ich wymiar godzin zegarowych, z uwzględnieniem części teoretycznej, praktycznej.</w:t>
      </w:r>
    </w:p>
    <w:tbl>
      <w:tblPr>
        <w:tblW w:w="950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3695"/>
        <w:gridCol w:w="1843"/>
        <w:gridCol w:w="1843"/>
      </w:tblGrid>
      <w:tr w:rsidR="009D28CC" w:rsidRPr="00B54D08" w14:paraId="63B11757" w14:textId="77777777" w:rsidTr="00721F46">
        <w:trPr>
          <w:trHeight w:val="1658"/>
        </w:trPr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2052FE4" w14:textId="77777777" w:rsidR="009D28CC" w:rsidRPr="00B54D08" w:rsidRDefault="009D28CC" w:rsidP="009D28CC">
            <w:pPr>
              <w:widowControl w:val="0"/>
              <w:suppressAutoHyphens/>
              <w:spacing w:line="360" w:lineRule="auto"/>
              <w:ind w:right="-2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Temat zajęć</w:t>
            </w:r>
          </w:p>
        </w:tc>
        <w:tc>
          <w:tcPr>
            <w:tcW w:w="3695" w:type="dxa"/>
            <w:shd w:val="clear" w:color="auto" w:fill="D9D9D9" w:themeFill="background1" w:themeFillShade="D9"/>
            <w:vAlign w:val="center"/>
          </w:tcPr>
          <w:p w14:paraId="4C0B3377" w14:textId="77777777" w:rsidR="009D28CC" w:rsidRPr="00B54D08" w:rsidRDefault="009D28CC" w:rsidP="009D28CC">
            <w:pPr>
              <w:widowControl w:val="0"/>
              <w:suppressAutoHyphens/>
              <w:spacing w:line="360" w:lineRule="auto"/>
              <w:ind w:right="-2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Opis</w:t>
            </w:r>
          </w:p>
          <w:p w14:paraId="64C23CF6" w14:textId="77777777" w:rsidR="009D28CC" w:rsidRPr="00B54D08" w:rsidRDefault="009D28CC" w:rsidP="009D28CC">
            <w:pPr>
              <w:widowControl w:val="0"/>
              <w:suppressAutoHyphens/>
              <w:spacing w:line="360" w:lineRule="auto"/>
              <w:ind w:right="-2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Treści szkolenia</w:t>
            </w:r>
          </w:p>
          <w:p w14:paraId="0AA99651" w14:textId="77777777" w:rsidR="009D28CC" w:rsidRPr="00B54D08" w:rsidRDefault="009D28CC" w:rsidP="009D28CC">
            <w:pPr>
              <w:widowControl w:val="0"/>
              <w:suppressAutoHyphens/>
              <w:spacing w:line="360" w:lineRule="auto"/>
              <w:ind w:right="-2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(nie wypełnia Wykonawca)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6F858F3" w14:textId="77777777" w:rsidR="009D28CC" w:rsidRPr="00B54D08" w:rsidRDefault="009D28CC" w:rsidP="009D28CC">
            <w:pPr>
              <w:widowControl w:val="0"/>
              <w:suppressAutoHyphens/>
              <w:spacing w:line="360" w:lineRule="auto"/>
              <w:ind w:right="-2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 xml:space="preserve">Liczba godzin </w:t>
            </w:r>
            <w:r>
              <w:rPr>
                <w:rFonts w:cs="Arial"/>
                <w:bCs/>
                <w:lang w:eastAsia="ar-SA"/>
              </w:rPr>
              <w:t>dydaktyczn</w:t>
            </w:r>
            <w:r w:rsidRPr="00B54D08">
              <w:rPr>
                <w:rFonts w:cs="Arial"/>
                <w:bCs/>
                <w:lang w:eastAsia="ar-SA"/>
              </w:rPr>
              <w:t>ych zajęć teoretycznych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0792C9C" w14:textId="77777777" w:rsidR="009D28CC" w:rsidRPr="00B54D08" w:rsidRDefault="009D28CC" w:rsidP="009D28CC">
            <w:pPr>
              <w:widowControl w:val="0"/>
              <w:suppressAutoHyphens/>
              <w:spacing w:line="360" w:lineRule="auto"/>
              <w:ind w:right="-2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 xml:space="preserve">Liczba godzin </w:t>
            </w:r>
            <w:r>
              <w:rPr>
                <w:rFonts w:cs="Arial"/>
                <w:bCs/>
                <w:lang w:eastAsia="ar-SA"/>
              </w:rPr>
              <w:t>dydaktyczn</w:t>
            </w:r>
            <w:r w:rsidRPr="00B54D08">
              <w:rPr>
                <w:rFonts w:cs="Arial"/>
                <w:bCs/>
                <w:lang w:eastAsia="ar-SA"/>
              </w:rPr>
              <w:t xml:space="preserve">ych zajęć praktycznych </w:t>
            </w:r>
          </w:p>
        </w:tc>
      </w:tr>
      <w:tr w:rsidR="009D28CC" w:rsidRPr="00B54D08" w14:paraId="38B7D8C5" w14:textId="77777777" w:rsidTr="00721F46">
        <w:trPr>
          <w:cantSplit/>
          <w:trHeight w:val="1991"/>
        </w:trPr>
        <w:tc>
          <w:tcPr>
            <w:tcW w:w="2126" w:type="dxa"/>
          </w:tcPr>
          <w:p w14:paraId="1BD94710" w14:textId="77777777" w:rsidR="009D28CC" w:rsidRPr="00B54D08" w:rsidRDefault="009D28CC" w:rsidP="009D28CC">
            <w:pPr>
              <w:widowControl w:val="0"/>
              <w:autoSpaceDE w:val="0"/>
              <w:autoSpaceDN w:val="0"/>
              <w:spacing w:line="360" w:lineRule="auto"/>
              <w:ind w:right="-2" w:hanging="73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ABC</w:t>
            </w:r>
          </w:p>
          <w:p w14:paraId="7987FE36" w14:textId="77777777" w:rsidR="009D28CC" w:rsidRPr="00B54D08" w:rsidRDefault="009D28CC" w:rsidP="009D28CC">
            <w:pPr>
              <w:widowControl w:val="0"/>
              <w:autoSpaceDE w:val="0"/>
              <w:autoSpaceDN w:val="0"/>
              <w:spacing w:line="360" w:lineRule="auto"/>
              <w:ind w:right="-2" w:hanging="73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przedsiębiorczości</w:t>
            </w:r>
          </w:p>
          <w:p w14:paraId="71304FCE" w14:textId="77777777" w:rsidR="009D28CC" w:rsidRPr="00B54D08" w:rsidRDefault="009D28CC" w:rsidP="009D28CC">
            <w:pPr>
              <w:widowControl w:val="0"/>
              <w:autoSpaceDE w:val="0"/>
              <w:autoSpaceDN w:val="0"/>
              <w:spacing w:line="360" w:lineRule="auto"/>
              <w:ind w:right="-2" w:hanging="73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 xml:space="preserve">z elementami </w:t>
            </w:r>
          </w:p>
          <w:p w14:paraId="65728B25" w14:textId="77777777" w:rsidR="009D28CC" w:rsidRPr="00B54D08" w:rsidRDefault="009D28CC" w:rsidP="009D28CC">
            <w:pPr>
              <w:widowControl w:val="0"/>
              <w:autoSpaceDE w:val="0"/>
              <w:autoSpaceDN w:val="0"/>
              <w:spacing w:line="360" w:lineRule="auto"/>
              <w:ind w:right="-2" w:hanging="73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e-marketingu</w:t>
            </w:r>
          </w:p>
        </w:tc>
        <w:tc>
          <w:tcPr>
            <w:tcW w:w="3695" w:type="dxa"/>
            <w:vAlign w:val="center"/>
          </w:tcPr>
          <w:p w14:paraId="7650E746" w14:textId="77777777" w:rsidR="009D28CC" w:rsidRPr="00B54D08" w:rsidRDefault="009D28CC" w:rsidP="009D28CC">
            <w:pPr>
              <w:pStyle w:val="Akapitzlist"/>
              <w:widowControl w:val="0"/>
              <w:numPr>
                <w:ilvl w:val="0"/>
                <w:numId w:val="73"/>
              </w:numPr>
              <w:autoSpaceDE w:val="0"/>
              <w:autoSpaceDN w:val="0"/>
              <w:spacing w:line="360" w:lineRule="auto"/>
              <w:ind w:left="0" w:right="-2" w:hanging="284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procedura zakładania własnej działalności gospodarczej (aspekty formalno-prawne),</w:t>
            </w:r>
          </w:p>
          <w:p w14:paraId="18C56AA8" w14:textId="77777777" w:rsidR="009D28CC" w:rsidRPr="00B54D08" w:rsidRDefault="009D28CC" w:rsidP="009D28CC">
            <w:pPr>
              <w:pStyle w:val="Akapitzlist"/>
              <w:widowControl w:val="0"/>
              <w:numPr>
                <w:ilvl w:val="0"/>
                <w:numId w:val="73"/>
              </w:numPr>
              <w:autoSpaceDE w:val="0"/>
              <w:autoSpaceDN w:val="0"/>
              <w:spacing w:line="360" w:lineRule="auto"/>
              <w:ind w:left="0" w:right="-2" w:hanging="284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podstawowe pojęcia związane z prowadzeniem firmy,</w:t>
            </w:r>
          </w:p>
          <w:p w14:paraId="68997D2E" w14:textId="77777777" w:rsidR="009D28CC" w:rsidRPr="00B54D08" w:rsidRDefault="009D28CC" w:rsidP="009D28CC">
            <w:pPr>
              <w:pStyle w:val="Akapitzlist"/>
              <w:widowControl w:val="0"/>
              <w:numPr>
                <w:ilvl w:val="0"/>
                <w:numId w:val="73"/>
              </w:numPr>
              <w:autoSpaceDE w:val="0"/>
              <w:autoSpaceDN w:val="0"/>
              <w:spacing w:line="360" w:lineRule="auto"/>
              <w:ind w:left="0" w:right="-2" w:hanging="284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zarządzanie finansami,</w:t>
            </w:r>
          </w:p>
          <w:p w14:paraId="636438DB" w14:textId="77777777" w:rsidR="009D28CC" w:rsidRPr="00B54D08" w:rsidRDefault="009D28CC" w:rsidP="009D28CC">
            <w:pPr>
              <w:pStyle w:val="Akapitzlist"/>
              <w:widowControl w:val="0"/>
              <w:numPr>
                <w:ilvl w:val="0"/>
                <w:numId w:val="73"/>
              </w:numPr>
              <w:autoSpaceDE w:val="0"/>
              <w:autoSpaceDN w:val="0"/>
              <w:spacing w:line="360" w:lineRule="auto"/>
              <w:ind w:left="0" w:right="-2" w:hanging="284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e-marketing w firmie (media społecznościowe, budowanie własnej marki),</w:t>
            </w:r>
          </w:p>
          <w:p w14:paraId="16E62006" w14:textId="77777777" w:rsidR="009D28CC" w:rsidRPr="00B54D08" w:rsidRDefault="009D28CC" w:rsidP="009D28CC">
            <w:pPr>
              <w:pStyle w:val="Akapitzlist"/>
              <w:widowControl w:val="0"/>
              <w:numPr>
                <w:ilvl w:val="0"/>
                <w:numId w:val="74"/>
              </w:numPr>
              <w:autoSpaceDE w:val="0"/>
              <w:autoSpaceDN w:val="0"/>
              <w:spacing w:line="360" w:lineRule="auto"/>
              <w:ind w:left="0" w:right="-2" w:hanging="284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formy opodatkowania, rozliczenia z US i ZUS,</w:t>
            </w:r>
          </w:p>
          <w:p w14:paraId="15674054" w14:textId="77777777" w:rsidR="009D28CC" w:rsidRPr="00B54D08" w:rsidRDefault="009D28CC" w:rsidP="009D28CC">
            <w:pPr>
              <w:pStyle w:val="Akapitzlist"/>
              <w:widowControl w:val="0"/>
              <w:numPr>
                <w:ilvl w:val="0"/>
                <w:numId w:val="74"/>
              </w:numPr>
              <w:suppressAutoHyphens/>
              <w:autoSpaceDE w:val="0"/>
              <w:autoSpaceDN w:val="0"/>
              <w:spacing w:line="360" w:lineRule="auto"/>
              <w:ind w:left="0" w:right="-2" w:hanging="284"/>
              <w:rPr>
                <w:rFonts w:cs="Arial"/>
                <w:bCs/>
                <w:lang w:eastAsia="ar-SA"/>
              </w:rPr>
            </w:pPr>
            <w:r w:rsidRPr="00B54D08">
              <w:rPr>
                <w:rFonts w:cs="Arial"/>
                <w:bCs/>
                <w:lang w:eastAsia="ar-SA"/>
              </w:rPr>
              <w:t>finansowanie rozwoju firmy.</w:t>
            </w:r>
          </w:p>
        </w:tc>
        <w:tc>
          <w:tcPr>
            <w:tcW w:w="1843" w:type="dxa"/>
            <w:vAlign w:val="center"/>
          </w:tcPr>
          <w:p w14:paraId="351B8832" w14:textId="77777777" w:rsidR="009D28CC" w:rsidRPr="00B54D08" w:rsidRDefault="009D28CC" w:rsidP="009D28CC">
            <w:pPr>
              <w:widowControl w:val="0"/>
              <w:suppressAutoHyphens/>
              <w:spacing w:line="360" w:lineRule="auto"/>
              <w:ind w:right="-2"/>
              <w:rPr>
                <w:rFonts w:cs="Arial"/>
                <w:bCs/>
                <w:lang w:eastAsia="ar-SA"/>
              </w:rPr>
            </w:pPr>
          </w:p>
          <w:p w14:paraId="7C44AA0C" w14:textId="77777777" w:rsidR="009D28CC" w:rsidRPr="00B54D08" w:rsidRDefault="009D28CC" w:rsidP="009D28CC">
            <w:pPr>
              <w:widowControl w:val="0"/>
              <w:suppressAutoHyphens/>
              <w:spacing w:line="360" w:lineRule="auto"/>
              <w:ind w:right="-2"/>
              <w:rPr>
                <w:rFonts w:cs="Arial"/>
                <w:bCs/>
                <w:lang w:eastAsia="ar-SA"/>
              </w:rPr>
            </w:pPr>
          </w:p>
        </w:tc>
        <w:tc>
          <w:tcPr>
            <w:tcW w:w="1843" w:type="dxa"/>
            <w:vAlign w:val="center"/>
          </w:tcPr>
          <w:p w14:paraId="713C7DED" w14:textId="77777777" w:rsidR="009D28CC" w:rsidRPr="00B54D08" w:rsidRDefault="009D28CC" w:rsidP="009D28CC">
            <w:pPr>
              <w:widowControl w:val="0"/>
              <w:suppressAutoHyphens/>
              <w:spacing w:line="360" w:lineRule="auto"/>
              <w:ind w:right="-2"/>
              <w:rPr>
                <w:rFonts w:cs="Arial"/>
                <w:bCs/>
                <w:lang w:eastAsia="ar-SA"/>
              </w:rPr>
            </w:pPr>
          </w:p>
        </w:tc>
      </w:tr>
    </w:tbl>
    <w:p w14:paraId="0003D829" w14:textId="77777777" w:rsidR="009D28CC" w:rsidRPr="00B54D08" w:rsidRDefault="009D28CC" w:rsidP="009D28CC">
      <w:pPr>
        <w:spacing w:line="360" w:lineRule="auto"/>
        <w:ind w:right="-2"/>
        <w:jc w:val="both"/>
        <w:rPr>
          <w:rFonts w:cs="Arial"/>
          <w:bCs/>
          <w:u w:val="single"/>
          <w:lang w:eastAsia="ar-SA"/>
        </w:rPr>
      </w:pPr>
    </w:p>
    <w:p w14:paraId="2E884129" w14:textId="77777777" w:rsidR="009D28CC" w:rsidRPr="00B54D08" w:rsidRDefault="009D28CC" w:rsidP="00083332">
      <w:pPr>
        <w:widowControl w:val="0"/>
        <w:numPr>
          <w:ilvl w:val="0"/>
          <w:numId w:val="63"/>
        </w:numPr>
        <w:tabs>
          <w:tab w:val="left" w:pos="-1260"/>
        </w:tabs>
        <w:suppressAutoHyphens/>
        <w:autoSpaceDE w:val="0"/>
        <w:autoSpaceDN w:val="0"/>
        <w:spacing w:line="360" w:lineRule="auto"/>
        <w:ind w:left="284" w:right="-2" w:hanging="284"/>
        <w:jc w:val="both"/>
        <w:rPr>
          <w:rFonts w:cs="Arial"/>
          <w:bCs/>
          <w:lang w:eastAsia="ar-SA"/>
        </w:rPr>
      </w:pPr>
      <w:r w:rsidRPr="00B54D08">
        <w:rPr>
          <w:rFonts w:cs="Arial"/>
          <w:bCs/>
          <w:lang w:eastAsia="ar-SA"/>
        </w:rPr>
        <w:t xml:space="preserve">Wykaz literatury, środków i materiałów dydaktycznych oraz biurowych: </w:t>
      </w:r>
      <w:r w:rsidRPr="00B54D08">
        <w:rPr>
          <w:rFonts w:cs="Arial"/>
          <w:bCs/>
          <w:snapToGrid w:val="0"/>
          <w:lang w:eastAsia="ar-SA"/>
        </w:rPr>
        <w:t>skrypt i/lub książka – podręcznik.</w:t>
      </w:r>
    </w:p>
    <w:p w14:paraId="3C389870" w14:textId="77777777" w:rsidR="009D28CC" w:rsidRDefault="009D28CC" w:rsidP="00083332">
      <w:pPr>
        <w:widowControl w:val="0"/>
        <w:numPr>
          <w:ilvl w:val="0"/>
          <w:numId w:val="63"/>
        </w:numPr>
        <w:tabs>
          <w:tab w:val="left" w:pos="-1260"/>
        </w:tabs>
        <w:suppressAutoHyphens/>
        <w:autoSpaceDE w:val="0"/>
        <w:autoSpaceDN w:val="0"/>
        <w:spacing w:line="360" w:lineRule="auto"/>
        <w:ind w:left="284" w:right="-2" w:hanging="284"/>
        <w:jc w:val="both"/>
        <w:rPr>
          <w:rFonts w:cs="Arial"/>
          <w:bCs/>
          <w:lang w:eastAsia="ar-SA"/>
        </w:rPr>
      </w:pPr>
      <w:r w:rsidRPr="00B54D08">
        <w:rPr>
          <w:rFonts w:cs="Arial"/>
          <w:bCs/>
          <w:lang w:eastAsia="ar-SA"/>
        </w:rPr>
        <w:t xml:space="preserve">Przewidziane sprawdziany i egzaminy w ramach szkolenia (wypełnia Wykonawca): </w:t>
      </w:r>
    </w:p>
    <w:p w14:paraId="623CE07B" w14:textId="77777777" w:rsidR="009D28CC" w:rsidRDefault="009D28CC" w:rsidP="009D28CC">
      <w:pPr>
        <w:widowControl w:val="0"/>
        <w:tabs>
          <w:tab w:val="left" w:pos="-1260"/>
        </w:tabs>
        <w:suppressAutoHyphens/>
        <w:autoSpaceDE w:val="0"/>
        <w:autoSpaceDN w:val="0"/>
        <w:spacing w:line="360" w:lineRule="auto"/>
        <w:ind w:right="-2"/>
        <w:jc w:val="both"/>
        <w:rPr>
          <w:rFonts w:cs="Arial"/>
          <w:bCs/>
          <w:lang w:eastAsia="ar-SA"/>
        </w:rPr>
      </w:pPr>
    </w:p>
    <w:p w14:paraId="547CC478" w14:textId="77777777" w:rsidR="009D28CC" w:rsidRPr="00B54D08" w:rsidRDefault="009D28CC" w:rsidP="009D28CC">
      <w:pPr>
        <w:widowControl w:val="0"/>
        <w:tabs>
          <w:tab w:val="left" w:pos="-1260"/>
        </w:tabs>
        <w:suppressAutoHyphens/>
        <w:autoSpaceDE w:val="0"/>
        <w:autoSpaceDN w:val="0"/>
        <w:spacing w:line="360" w:lineRule="auto"/>
        <w:ind w:right="-2"/>
        <w:jc w:val="both"/>
        <w:rPr>
          <w:rFonts w:cs="Arial"/>
          <w:bCs/>
          <w:lang w:eastAsia="ar-SA"/>
        </w:rPr>
      </w:pPr>
    </w:p>
    <w:p w14:paraId="518A1E1D" w14:textId="77777777" w:rsidR="009D28CC" w:rsidRPr="00B54D08" w:rsidRDefault="009D28CC" w:rsidP="009D28CC">
      <w:pPr>
        <w:spacing w:after="119" w:line="360" w:lineRule="auto"/>
        <w:ind w:right="-2"/>
        <w:jc w:val="right"/>
        <w:rPr>
          <w:rFonts w:eastAsia="Arial" w:cs="Arial"/>
          <w:lang w:bidi="pl-PL"/>
        </w:rPr>
      </w:pPr>
      <w:r w:rsidRPr="00B54D08">
        <w:rPr>
          <w:rFonts w:cs="Arial"/>
          <w:bCs/>
          <w:lang w:eastAsia="ar-SA"/>
        </w:rPr>
        <w:t>Data i podpis</w:t>
      </w:r>
      <w:r w:rsidRPr="00B54D08">
        <w:rPr>
          <w:rFonts w:cs="Arial"/>
          <w:lang w:bidi="pl-PL"/>
        </w:rPr>
        <w:t xml:space="preserve"> </w:t>
      </w:r>
    </w:p>
    <w:p w14:paraId="51E60D50" w14:textId="77777777" w:rsidR="0014031C" w:rsidRPr="00F31081" w:rsidRDefault="00F31081" w:rsidP="0014031C">
      <w:pPr>
        <w:spacing w:after="196" w:line="256" w:lineRule="auto"/>
        <w:ind w:left="249" w:right="66" w:hanging="10"/>
        <w:jc w:val="right"/>
        <w:rPr>
          <w:rFonts w:eastAsia="Arial" w:cs="Arial"/>
          <w:lang w:bidi="pl-PL"/>
        </w:rPr>
      </w:pPr>
      <w:r w:rsidRPr="00F31081">
        <w:rPr>
          <w:rFonts w:ascii="Times New Roman" w:eastAsia="DengXian" w:hAnsi="Times New Roman"/>
        </w:rPr>
        <w:br w:type="page"/>
      </w:r>
      <w:r w:rsidR="0014031C" w:rsidRPr="00F31081">
        <w:rPr>
          <w:rFonts w:eastAsia="Arial" w:cs="Arial"/>
          <w:lang w:bidi="pl-PL"/>
        </w:rPr>
        <w:lastRenderedPageBreak/>
        <w:t xml:space="preserve">Załącznik nr 8 do SWZ – Harmonogram szkolenia – wzór </w:t>
      </w:r>
    </w:p>
    <w:p w14:paraId="0078A628" w14:textId="77777777" w:rsidR="005E035E" w:rsidRPr="00B54D08" w:rsidRDefault="005E035E" w:rsidP="005E035E">
      <w:pPr>
        <w:spacing w:after="115"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Nr postępowania: </w:t>
      </w:r>
      <w:r w:rsidRPr="00E12AE4">
        <w:rPr>
          <w:rFonts w:eastAsia="Arial" w:cs="Arial"/>
          <w:lang w:bidi="pl-PL"/>
        </w:rPr>
        <w:t>OZ.2205.3.2026.BPh</w:t>
      </w:r>
    </w:p>
    <w:p w14:paraId="2F8B05DA" w14:textId="77777777" w:rsidR="005E035E" w:rsidRPr="00B54D08" w:rsidRDefault="005E035E" w:rsidP="005E035E">
      <w:pPr>
        <w:spacing w:after="117" w:line="360" w:lineRule="auto"/>
        <w:ind w:left="254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036C5451" w14:textId="77777777" w:rsidR="005E035E" w:rsidRPr="00B54D08" w:rsidRDefault="005E035E" w:rsidP="005E035E">
      <w:pPr>
        <w:spacing w:after="153" w:line="360" w:lineRule="auto"/>
        <w:ind w:left="255"/>
        <w:jc w:val="center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 </w:t>
      </w:r>
    </w:p>
    <w:p w14:paraId="6DEB576A" w14:textId="77777777" w:rsidR="005E035E" w:rsidRPr="00B54D08" w:rsidRDefault="005E035E" w:rsidP="005E035E">
      <w:pPr>
        <w:keepNext/>
        <w:keepLines/>
        <w:spacing w:line="360" w:lineRule="auto"/>
        <w:ind w:left="142" w:firstLine="35"/>
        <w:outlineLvl w:val="2"/>
        <w:rPr>
          <w:rFonts w:eastAsia="DengXian Light" w:cs="Arial"/>
          <w:bCs/>
          <w:lang w:bidi="pl-PL"/>
        </w:rPr>
      </w:pPr>
      <w:r w:rsidRPr="00B54D08">
        <w:rPr>
          <w:rFonts w:eastAsia="DengXian Light" w:cs="Arial"/>
          <w:bCs/>
          <w:lang w:bidi="pl-PL"/>
        </w:rPr>
        <w:t>Wzór</w:t>
      </w:r>
      <w:r>
        <w:rPr>
          <w:rFonts w:eastAsia="DengXian Light" w:cs="Arial"/>
          <w:bCs/>
          <w:lang w:bidi="pl-PL"/>
        </w:rPr>
        <w:t xml:space="preserve"> </w:t>
      </w:r>
      <w:r w:rsidRPr="00B54D08">
        <w:rPr>
          <w:rFonts w:eastAsia="DengXian Light" w:cs="Arial"/>
          <w:bCs/>
          <w:lang w:bidi="pl-PL"/>
        </w:rPr>
        <w:t>– nie należy dołączać do Oferty, Harmonogram będzie składany przez Wykonawcę przed zawarciem Umowy</w:t>
      </w:r>
    </w:p>
    <w:p w14:paraId="7885779A" w14:textId="77777777" w:rsidR="005E035E" w:rsidRPr="00B54D08" w:rsidRDefault="005E035E" w:rsidP="005E035E">
      <w:pPr>
        <w:spacing w:after="115" w:line="360" w:lineRule="auto"/>
        <w:ind w:left="142" w:firstLine="35"/>
        <w:rPr>
          <w:rFonts w:eastAsia="Arial" w:cs="Arial"/>
          <w:bCs/>
          <w:lang w:bidi="pl-PL"/>
        </w:rPr>
      </w:pPr>
      <w:r w:rsidRPr="00B54D08">
        <w:rPr>
          <w:rFonts w:eastAsia="Arial" w:cs="Arial"/>
          <w:bCs/>
          <w:lang w:bidi="pl-PL"/>
        </w:rPr>
        <w:t xml:space="preserve"> </w:t>
      </w:r>
    </w:p>
    <w:p w14:paraId="334A3B5E" w14:textId="77777777" w:rsidR="005E035E" w:rsidRPr="00B54D08" w:rsidRDefault="005E035E" w:rsidP="005E035E">
      <w:pPr>
        <w:spacing w:line="360" w:lineRule="auto"/>
        <w:ind w:left="142" w:right="391" w:firstLine="35"/>
        <w:rPr>
          <w:rFonts w:eastAsia="Arial" w:cs="Arial"/>
          <w:bCs/>
          <w:lang w:bidi="pl-PL"/>
        </w:rPr>
      </w:pPr>
      <w:r w:rsidRPr="00B54D08">
        <w:rPr>
          <w:rFonts w:eastAsia="Arial" w:cs="Arial"/>
          <w:bCs/>
          <w:lang w:bidi="pl-PL"/>
        </w:rPr>
        <w:t>Harmonogram szkolenia w postępowaniu o udzielenie zamówienia publicznego pn.</w:t>
      </w:r>
      <w:r>
        <w:rPr>
          <w:rFonts w:eastAsia="Arial" w:cs="Arial"/>
          <w:bCs/>
          <w:lang w:bidi="pl-PL"/>
        </w:rPr>
        <w:t xml:space="preserve"> </w:t>
      </w:r>
      <w:r w:rsidRPr="00B54D08">
        <w:rPr>
          <w:rFonts w:eastAsia="Arial" w:cs="Arial"/>
          <w:bCs/>
          <w:lang w:bidi="pl-PL"/>
        </w:rPr>
        <w:t>Zorganizowanie i przeprowadzenie szkolenia „</w:t>
      </w:r>
      <w:r w:rsidRPr="00B54D08">
        <w:rPr>
          <w:rFonts w:cs="Arial"/>
          <w:bCs/>
        </w:rPr>
        <w:t xml:space="preserve">ABC przedsiębiorczości z elementami e-marketingu” </w:t>
      </w:r>
      <w:r w:rsidRPr="00B54D08">
        <w:rPr>
          <w:rFonts w:eastAsia="Arial" w:cs="Arial"/>
          <w:bCs/>
          <w:lang w:bidi="pl-PL"/>
        </w:rPr>
        <w:t xml:space="preserve">dla </w:t>
      </w:r>
      <w:r>
        <w:rPr>
          <w:rFonts w:eastAsia="Arial" w:cs="Arial"/>
          <w:bCs/>
          <w:lang w:bidi="pl-PL"/>
        </w:rPr>
        <w:t xml:space="preserve">50 </w:t>
      </w:r>
      <w:r w:rsidRPr="00B54D08">
        <w:rPr>
          <w:rFonts w:eastAsia="Arial" w:cs="Arial"/>
          <w:bCs/>
          <w:lang w:bidi="pl-PL"/>
        </w:rPr>
        <w:t>osób bezrobotnych, zarejestrowanych w Powiatowym Urzędzie Pracy w Gdyni</w:t>
      </w:r>
    </w:p>
    <w:tbl>
      <w:tblPr>
        <w:tblStyle w:val="TableGrid"/>
        <w:tblW w:w="9497" w:type="dxa"/>
        <w:tblInd w:w="279" w:type="dxa"/>
        <w:tblCellMar>
          <w:top w:w="13" w:type="dxa"/>
          <w:left w:w="108" w:type="dxa"/>
          <w:right w:w="60" w:type="dxa"/>
        </w:tblCellMar>
        <w:tblLook w:val="04A0" w:firstRow="1" w:lastRow="0" w:firstColumn="1" w:lastColumn="0" w:noHBand="0" w:noVBand="1"/>
        <w:tblDescription w:val="Harmonogram szkolenia"/>
      </w:tblPr>
      <w:tblGrid>
        <w:gridCol w:w="849"/>
        <w:gridCol w:w="1745"/>
        <w:gridCol w:w="2008"/>
        <w:gridCol w:w="4895"/>
      </w:tblGrid>
      <w:tr w:rsidR="005E035E" w:rsidRPr="00B54D08" w14:paraId="3A46FB41" w14:textId="77777777" w:rsidTr="00721F46">
        <w:trPr>
          <w:trHeight w:val="12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1D458B2" w14:textId="77777777" w:rsidR="005E035E" w:rsidRPr="00B54D08" w:rsidRDefault="005E035E" w:rsidP="00721F46">
            <w:pPr>
              <w:spacing w:line="360" w:lineRule="auto"/>
              <w:jc w:val="center"/>
              <w:rPr>
                <w:lang w:bidi="pl-PL"/>
              </w:rPr>
            </w:pPr>
            <w:r w:rsidRPr="00B54D08">
              <w:rPr>
                <w:lang w:bidi="pl-PL"/>
              </w:rPr>
              <w:t>Dzień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A5B6C73" w14:textId="77777777" w:rsidR="005E035E" w:rsidRPr="00B54D08" w:rsidRDefault="005E035E" w:rsidP="00721F46">
            <w:pPr>
              <w:spacing w:line="360" w:lineRule="auto"/>
              <w:ind w:left="2"/>
              <w:rPr>
                <w:lang w:bidi="pl-PL"/>
              </w:rPr>
            </w:pPr>
            <w:r w:rsidRPr="00E12AE4">
              <w:rPr>
                <w:lang w:bidi="pl-PL"/>
              </w:rPr>
              <w:t>Liczba godzin dydaktycznych (tj. 45-minutowych) zajęć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05C2BB3" w14:textId="77777777" w:rsidR="005E035E" w:rsidRPr="00B54D08" w:rsidRDefault="005E035E" w:rsidP="00721F46">
            <w:pPr>
              <w:spacing w:line="360" w:lineRule="auto"/>
              <w:jc w:val="center"/>
              <w:rPr>
                <w:lang w:bidi="pl-PL"/>
              </w:rPr>
            </w:pPr>
            <w:r w:rsidRPr="00B54D08">
              <w:rPr>
                <w:lang w:bidi="pl-PL"/>
              </w:rPr>
              <w:t>Godziny zajęć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B056D83" w14:textId="77777777" w:rsidR="005E035E" w:rsidRPr="00B54D08" w:rsidRDefault="005E035E" w:rsidP="00721F46">
            <w:pPr>
              <w:spacing w:line="360" w:lineRule="auto"/>
              <w:jc w:val="center"/>
              <w:rPr>
                <w:lang w:bidi="pl-PL"/>
              </w:rPr>
            </w:pPr>
            <w:r w:rsidRPr="00B54D08">
              <w:rPr>
                <w:lang w:bidi="pl-PL"/>
              </w:rPr>
              <w:t>Temat zajęć</w:t>
            </w:r>
          </w:p>
        </w:tc>
      </w:tr>
      <w:tr w:rsidR="005E035E" w:rsidRPr="00B54D08" w14:paraId="4EB6D647" w14:textId="77777777" w:rsidTr="00721F46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1BD16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1.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FD1FB" w14:textId="77777777" w:rsidR="005E035E" w:rsidRPr="00B54D08" w:rsidRDefault="005E035E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74D9F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99285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  <w:tr w:rsidR="005E035E" w:rsidRPr="00B54D08" w14:paraId="0C1A43E5" w14:textId="77777777" w:rsidTr="00721F46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73317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FD644" w14:textId="77777777" w:rsidR="005E035E" w:rsidRPr="00B54D08" w:rsidRDefault="005E035E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BD18A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23EA5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  <w:tr w:rsidR="005E035E" w:rsidRPr="00B54D08" w14:paraId="7A25F2F2" w14:textId="77777777" w:rsidTr="00721F46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B651B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2B07F" w14:textId="77777777" w:rsidR="005E035E" w:rsidRPr="00B54D08" w:rsidRDefault="005E035E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9E35B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4177D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  <w:tr w:rsidR="005E035E" w:rsidRPr="00B54D08" w14:paraId="0F64694C" w14:textId="77777777" w:rsidTr="00721F46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61445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4.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45356" w14:textId="77777777" w:rsidR="005E035E" w:rsidRPr="00B54D08" w:rsidRDefault="005E035E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DF3E4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25004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  <w:tr w:rsidR="005E035E" w:rsidRPr="00B54D08" w14:paraId="1331E4E8" w14:textId="77777777" w:rsidTr="00721F46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832CC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…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179B4" w14:textId="77777777" w:rsidR="005E035E" w:rsidRPr="00B54D08" w:rsidRDefault="005E035E" w:rsidP="00721F46">
            <w:pPr>
              <w:spacing w:line="360" w:lineRule="auto"/>
              <w:ind w:left="2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16ADB4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2BEE3" w14:textId="77777777" w:rsidR="005E035E" w:rsidRPr="00B54D08" w:rsidRDefault="005E035E" w:rsidP="00721F46">
            <w:pPr>
              <w:spacing w:line="360" w:lineRule="auto"/>
              <w:rPr>
                <w:lang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</w:tbl>
    <w:p w14:paraId="7C2754F8" w14:textId="77777777" w:rsidR="005E035E" w:rsidRDefault="005E035E" w:rsidP="005E035E">
      <w:pPr>
        <w:spacing w:line="360" w:lineRule="auto"/>
        <w:ind w:left="254" w:right="65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W harmonogramie należy wskazać dzień szkolenia, w którym odbędzie się ocena uczestnika (egzaminy i sprawdziany) </w:t>
      </w:r>
    </w:p>
    <w:p w14:paraId="0BF3B33F" w14:textId="77777777" w:rsidR="005E035E" w:rsidRDefault="005E035E" w:rsidP="005E035E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1F3022D3" w14:textId="77777777" w:rsidR="005E035E" w:rsidRDefault="005E035E" w:rsidP="005E035E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14B4AF34" w14:textId="77777777" w:rsidR="005E035E" w:rsidRDefault="005E035E" w:rsidP="005E035E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72B21A5B" w14:textId="77777777" w:rsidR="005E035E" w:rsidRPr="00B54D08" w:rsidRDefault="005E035E" w:rsidP="005E035E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35AA054D" w14:textId="77777777" w:rsidR="005E035E" w:rsidRPr="00B54D08" w:rsidRDefault="005E035E" w:rsidP="005E035E">
      <w:pPr>
        <w:spacing w:after="119" w:line="360" w:lineRule="auto"/>
        <w:ind w:left="249" w:right="505" w:hanging="10"/>
        <w:jc w:val="right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Data i podpis</w:t>
      </w:r>
      <w:r w:rsidRPr="00B54D08">
        <w:rPr>
          <w:rFonts w:cs="Arial"/>
          <w:lang w:bidi="pl-PL"/>
        </w:rPr>
        <w:t xml:space="preserve"> </w:t>
      </w:r>
    </w:p>
    <w:p w14:paraId="49DBD63F" w14:textId="7BE985F6" w:rsidR="0014031C" w:rsidRDefault="0014031C">
      <w:pPr>
        <w:spacing w:line="240" w:lineRule="auto"/>
        <w:rPr>
          <w:rFonts w:ascii="Times New Roman" w:eastAsia="DengXian" w:hAnsi="Times New Roman"/>
        </w:rPr>
      </w:pPr>
      <w:r>
        <w:rPr>
          <w:rFonts w:ascii="Times New Roman" w:eastAsia="DengXian" w:hAnsi="Times New Roman"/>
        </w:rPr>
        <w:br w:type="page"/>
      </w:r>
    </w:p>
    <w:p w14:paraId="46F3617E" w14:textId="77777777" w:rsidR="00F31081" w:rsidRPr="00F31081" w:rsidRDefault="00F31081" w:rsidP="00F31081">
      <w:pPr>
        <w:spacing w:line="240" w:lineRule="auto"/>
        <w:rPr>
          <w:rFonts w:eastAsia="Arial" w:cs="Arial"/>
          <w:lang w:bidi="pl-PL"/>
        </w:rPr>
      </w:pPr>
    </w:p>
    <w:p w14:paraId="5F90F6B2" w14:textId="77777777" w:rsidR="005E035E" w:rsidRPr="00B54D08" w:rsidRDefault="005E035E" w:rsidP="005E035E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Załącznik nr 9 do SWZ – Zaświadczenie lub inny dokument potwierdzający ukończenie szkolenia i uzyskanie umiejętności – wzór</w:t>
      </w:r>
    </w:p>
    <w:p w14:paraId="77142524" w14:textId="77777777" w:rsidR="00F31081" w:rsidRPr="00F31081" w:rsidRDefault="00F31081" w:rsidP="00F31081">
      <w:pPr>
        <w:spacing w:line="403" w:lineRule="auto"/>
        <w:ind w:left="249" w:right="66" w:hanging="10"/>
        <w:jc w:val="both"/>
        <w:rPr>
          <w:rFonts w:eastAsia="Arial" w:cs="Arial"/>
          <w:lang w:bidi="pl-PL"/>
        </w:rPr>
      </w:pPr>
    </w:p>
    <w:p w14:paraId="613BDB25" w14:textId="77777777" w:rsidR="005E035E" w:rsidRPr="00B54D08" w:rsidRDefault="005E035E" w:rsidP="005E035E">
      <w:pPr>
        <w:spacing w:line="360" w:lineRule="auto"/>
        <w:ind w:left="249" w:right="66" w:hanging="10"/>
        <w:jc w:val="both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 xml:space="preserve">Nr postępowania: </w:t>
      </w:r>
      <w:r w:rsidRPr="00E12AE4">
        <w:rPr>
          <w:rFonts w:eastAsia="Arial" w:cs="Arial"/>
          <w:lang w:bidi="pl-PL"/>
        </w:rPr>
        <w:t>OZ.2205.3.2026.BPh</w:t>
      </w:r>
    </w:p>
    <w:p w14:paraId="5052F567" w14:textId="77777777" w:rsidR="005E035E" w:rsidRDefault="005E035E" w:rsidP="005E035E">
      <w:pPr>
        <w:keepNext/>
        <w:keepLines/>
        <w:spacing w:before="40" w:line="360" w:lineRule="auto"/>
        <w:ind w:left="612" w:hanging="435"/>
        <w:outlineLvl w:val="2"/>
        <w:rPr>
          <w:rFonts w:eastAsia="DengXian Light" w:cs="Arial"/>
          <w:bCs/>
          <w:lang w:bidi="pl-PL"/>
        </w:rPr>
      </w:pPr>
      <w:r w:rsidRPr="00B54D08">
        <w:rPr>
          <w:rFonts w:eastAsia="DengXian Light" w:cs="Arial"/>
          <w:bCs/>
          <w:lang w:bidi="pl-PL"/>
        </w:rPr>
        <w:t>Wzór – nie należy dołączać do Oferty</w:t>
      </w:r>
    </w:p>
    <w:p w14:paraId="199D5DE4" w14:textId="77777777" w:rsidR="005E035E" w:rsidRDefault="005E035E" w:rsidP="005E035E">
      <w:pPr>
        <w:keepNext/>
        <w:keepLines/>
        <w:spacing w:before="40" w:line="360" w:lineRule="auto"/>
        <w:ind w:left="612" w:hanging="435"/>
        <w:outlineLvl w:val="2"/>
        <w:rPr>
          <w:rFonts w:eastAsia="DengXian Light" w:cs="Arial"/>
          <w:bCs/>
          <w:lang w:bidi="pl-PL"/>
        </w:rPr>
      </w:pPr>
    </w:p>
    <w:p w14:paraId="4527B5C4" w14:textId="77777777" w:rsidR="005E035E" w:rsidRDefault="005E035E" w:rsidP="005E035E">
      <w:pPr>
        <w:keepNext/>
        <w:keepLines/>
        <w:spacing w:before="40" w:line="360" w:lineRule="auto"/>
        <w:ind w:left="612" w:hanging="435"/>
        <w:outlineLvl w:val="2"/>
        <w:rPr>
          <w:rFonts w:eastAsia="DengXian Light" w:cs="Arial"/>
          <w:bCs/>
          <w:lang w:bidi="pl-PL"/>
        </w:rPr>
      </w:pPr>
    </w:p>
    <w:p w14:paraId="1F74F40D" w14:textId="77777777" w:rsidR="005E035E" w:rsidRPr="00B54D08" w:rsidRDefault="005E035E" w:rsidP="005E035E">
      <w:pPr>
        <w:keepNext/>
        <w:keepLines/>
        <w:spacing w:before="40" w:line="360" w:lineRule="auto"/>
        <w:ind w:left="612" w:hanging="435"/>
        <w:outlineLvl w:val="2"/>
        <w:rPr>
          <w:rFonts w:eastAsia="DengXian Light" w:cs="Arial"/>
          <w:bCs/>
          <w:lang w:bidi="pl-PL"/>
        </w:rPr>
      </w:pPr>
      <w:r>
        <w:rPr>
          <w:rFonts w:eastAsia="DengXian Light" w:cs="Arial"/>
          <w:bCs/>
          <w:lang w:bidi="pl-PL"/>
        </w:rPr>
        <w:t>……………………………………</w:t>
      </w:r>
    </w:p>
    <w:p w14:paraId="64C35403" w14:textId="77777777" w:rsidR="005E035E" w:rsidRDefault="005E035E" w:rsidP="005E035E">
      <w:pPr>
        <w:suppressAutoHyphens/>
        <w:spacing w:after="120" w:line="360" w:lineRule="auto"/>
        <w:ind w:left="255" w:right="5757"/>
        <w:rPr>
          <w:rFonts w:eastAsia="Arial" w:cs="Arial"/>
          <w:lang w:eastAsia="ar-SA" w:bidi="pl-PL"/>
        </w:rPr>
      </w:pPr>
      <w:r>
        <w:rPr>
          <w:rFonts w:eastAsia="Arial" w:cs="Arial"/>
          <w:lang w:eastAsia="ar-SA" w:bidi="pl-PL"/>
        </w:rPr>
        <w:t>(</w:t>
      </w:r>
      <w:r w:rsidRPr="00B54D08">
        <w:rPr>
          <w:rFonts w:eastAsia="Arial" w:cs="Arial"/>
          <w:lang w:eastAsia="ar-SA" w:bidi="pl-PL"/>
        </w:rPr>
        <w:t>pieczęć instytucji szkoleniowej</w:t>
      </w:r>
      <w:r>
        <w:rPr>
          <w:rFonts w:eastAsia="Arial" w:cs="Arial"/>
          <w:lang w:eastAsia="ar-SA" w:bidi="pl-PL"/>
        </w:rPr>
        <w:t>)</w:t>
      </w:r>
      <w:r w:rsidRPr="00B54D08">
        <w:rPr>
          <w:rFonts w:eastAsia="Arial" w:cs="Arial"/>
          <w:lang w:eastAsia="ar-SA" w:bidi="pl-PL"/>
        </w:rPr>
        <w:t xml:space="preserve"> </w:t>
      </w:r>
    </w:p>
    <w:p w14:paraId="347AE742" w14:textId="77777777" w:rsidR="005E035E" w:rsidRDefault="005E035E" w:rsidP="005E035E">
      <w:pPr>
        <w:suppressAutoHyphens/>
        <w:spacing w:after="120" w:line="360" w:lineRule="auto"/>
        <w:ind w:left="255" w:right="5757"/>
        <w:rPr>
          <w:rFonts w:eastAsia="Arial" w:cs="Arial"/>
          <w:lang w:eastAsia="ar-SA" w:bidi="pl-PL"/>
        </w:rPr>
      </w:pPr>
    </w:p>
    <w:p w14:paraId="6A06A597" w14:textId="77777777" w:rsidR="005E035E" w:rsidRDefault="005E035E" w:rsidP="005E035E">
      <w:pPr>
        <w:suppressAutoHyphens/>
        <w:spacing w:after="120" w:line="360" w:lineRule="auto"/>
        <w:ind w:left="255" w:right="5757"/>
        <w:rPr>
          <w:rFonts w:eastAsia="Arial" w:cs="Arial"/>
          <w:lang w:eastAsia="ar-SA" w:bidi="pl-PL"/>
        </w:rPr>
      </w:pPr>
    </w:p>
    <w:p w14:paraId="1C0B9129" w14:textId="4A758855" w:rsidR="005E035E" w:rsidRDefault="005E035E" w:rsidP="005E035E">
      <w:pPr>
        <w:suppressAutoHyphens/>
        <w:spacing w:line="360" w:lineRule="auto"/>
        <w:ind w:left="255" w:right="-1"/>
        <w:rPr>
          <w:rFonts w:eastAsia="Arial" w:cs="Arial"/>
          <w:lang w:eastAsia="ar-SA" w:bidi="pl-PL"/>
        </w:rPr>
      </w:pPr>
      <w:r>
        <w:rPr>
          <w:rFonts w:eastAsia="Arial" w:cs="Arial"/>
          <w:lang w:eastAsia="ar-SA" w:bidi="pl-PL"/>
        </w:rPr>
        <w:t>……………………………………………………………………………………………</w:t>
      </w:r>
      <w:r>
        <w:rPr>
          <w:rFonts w:eastAsia="Arial" w:cs="Arial"/>
          <w:lang w:eastAsia="ar-SA" w:bidi="pl-PL"/>
        </w:rPr>
        <w:t>…..</w:t>
      </w:r>
    </w:p>
    <w:p w14:paraId="02CC9CAD" w14:textId="77777777" w:rsidR="005E035E" w:rsidRPr="006F488D" w:rsidRDefault="005E035E" w:rsidP="005E035E">
      <w:pPr>
        <w:suppressAutoHyphens/>
        <w:spacing w:after="120" w:line="360" w:lineRule="auto"/>
        <w:ind w:left="255" w:right="5757"/>
        <w:rPr>
          <w:rFonts w:eastAsia="Arial" w:cs="Arial"/>
          <w:sz w:val="20"/>
          <w:szCs w:val="20"/>
          <w:lang w:eastAsia="ar-SA" w:bidi="pl-PL"/>
        </w:rPr>
      </w:pPr>
      <w:r w:rsidRPr="006F488D">
        <w:rPr>
          <w:rFonts w:eastAsia="Arial" w:cs="Arial"/>
          <w:sz w:val="20"/>
          <w:szCs w:val="20"/>
          <w:lang w:eastAsia="ar-SA" w:bidi="pl-PL"/>
        </w:rPr>
        <w:t>(rodzaj dokumentu)</w:t>
      </w:r>
    </w:p>
    <w:p w14:paraId="7EA356F6" w14:textId="77777777" w:rsidR="005E035E" w:rsidRPr="00E12AE4" w:rsidRDefault="005E035E" w:rsidP="005E035E">
      <w:pPr>
        <w:suppressAutoHyphens/>
        <w:spacing w:after="120" w:line="360" w:lineRule="auto"/>
        <w:ind w:left="255" w:right="5757"/>
        <w:rPr>
          <w:rFonts w:eastAsia="Arial" w:cs="Arial"/>
          <w:sz w:val="20"/>
          <w:szCs w:val="20"/>
          <w:lang w:eastAsia="ar-SA" w:bidi="pl-PL"/>
        </w:rPr>
      </w:pPr>
    </w:p>
    <w:p w14:paraId="5B4C0B76" w14:textId="7DFA513C" w:rsidR="005E035E" w:rsidRDefault="005E035E" w:rsidP="005E035E">
      <w:pPr>
        <w:suppressAutoHyphens/>
        <w:spacing w:line="360" w:lineRule="auto"/>
        <w:ind w:left="255" w:right="-1"/>
        <w:rPr>
          <w:rFonts w:eastAsia="Arial" w:cs="Arial"/>
          <w:lang w:eastAsia="ar-SA" w:bidi="pl-PL"/>
        </w:rPr>
      </w:pPr>
      <w:r>
        <w:rPr>
          <w:rFonts w:eastAsia="Arial" w:cs="Arial"/>
          <w:lang w:eastAsia="ar-SA" w:bidi="pl-PL"/>
        </w:rPr>
        <w:t>………………………………………………………………………………………………</w:t>
      </w:r>
    </w:p>
    <w:p w14:paraId="0F609499" w14:textId="77777777" w:rsidR="005E035E" w:rsidRDefault="005E035E" w:rsidP="005E035E">
      <w:pPr>
        <w:suppressAutoHyphens/>
        <w:spacing w:after="120" w:line="360" w:lineRule="auto"/>
        <w:ind w:left="255" w:right="903"/>
        <w:rPr>
          <w:rFonts w:eastAsia="Arial" w:cs="Arial"/>
          <w:sz w:val="20"/>
          <w:szCs w:val="20"/>
          <w:lang w:eastAsia="ar-SA" w:bidi="pl-PL"/>
        </w:rPr>
      </w:pPr>
      <w:r w:rsidRPr="00E12AE4">
        <w:rPr>
          <w:rFonts w:eastAsia="Arial" w:cs="Arial"/>
          <w:sz w:val="20"/>
          <w:szCs w:val="20"/>
          <w:lang w:eastAsia="ar-SA" w:bidi="pl-PL"/>
        </w:rPr>
        <w:t xml:space="preserve">(imię i nazwisko) </w:t>
      </w:r>
    </w:p>
    <w:p w14:paraId="0731662F" w14:textId="77777777" w:rsidR="005E035E" w:rsidRDefault="005E035E" w:rsidP="005E035E">
      <w:pPr>
        <w:suppressAutoHyphens/>
        <w:spacing w:after="120" w:line="360" w:lineRule="auto"/>
        <w:ind w:left="255" w:right="903"/>
        <w:rPr>
          <w:rFonts w:eastAsia="Arial" w:cs="Arial"/>
          <w:sz w:val="20"/>
          <w:szCs w:val="20"/>
          <w:lang w:eastAsia="ar-SA" w:bidi="pl-PL"/>
        </w:rPr>
      </w:pPr>
    </w:p>
    <w:p w14:paraId="0D29E02F" w14:textId="77A59755" w:rsidR="005E035E" w:rsidRPr="00E12AE4" w:rsidRDefault="005E035E" w:rsidP="005E035E">
      <w:pPr>
        <w:suppressAutoHyphens/>
        <w:spacing w:line="360" w:lineRule="auto"/>
        <w:ind w:left="255" w:right="-1"/>
        <w:rPr>
          <w:rFonts w:eastAsia="Arial" w:cs="Arial"/>
          <w:sz w:val="20"/>
          <w:szCs w:val="20"/>
          <w:lang w:eastAsia="ar-SA" w:bidi="pl-PL"/>
        </w:rPr>
      </w:pPr>
      <w:r w:rsidRPr="00015264">
        <w:rPr>
          <w:rFonts w:eastAsia="Arial" w:cs="Arial"/>
          <w:lang w:eastAsia="ar-SA" w:bidi="pl-PL"/>
        </w:rPr>
        <w:t>………………………………………………………………………………………………</w:t>
      </w:r>
    </w:p>
    <w:p w14:paraId="1A8A2D04" w14:textId="77777777" w:rsidR="005E035E" w:rsidRDefault="005E035E" w:rsidP="005E035E">
      <w:pPr>
        <w:suppressAutoHyphens/>
        <w:spacing w:after="120" w:line="360" w:lineRule="auto"/>
        <w:ind w:left="255" w:right="903"/>
        <w:rPr>
          <w:rFonts w:eastAsia="Arial" w:cs="Arial"/>
          <w:sz w:val="20"/>
          <w:szCs w:val="20"/>
          <w:lang w:eastAsia="ar-SA" w:bidi="pl-PL"/>
        </w:rPr>
      </w:pPr>
      <w:r w:rsidRPr="00E12AE4">
        <w:rPr>
          <w:rFonts w:eastAsia="Arial" w:cs="Arial"/>
          <w:sz w:val="20"/>
          <w:szCs w:val="20"/>
          <w:lang w:eastAsia="ar-SA" w:bidi="pl-PL"/>
        </w:rPr>
        <w:t>(data urodzenia)</w:t>
      </w:r>
    </w:p>
    <w:p w14:paraId="41ED9FEF" w14:textId="77777777" w:rsidR="005E035E" w:rsidRPr="00E12AE4" w:rsidRDefault="005E035E" w:rsidP="005E035E">
      <w:pPr>
        <w:suppressAutoHyphens/>
        <w:spacing w:after="120" w:line="360" w:lineRule="auto"/>
        <w:ind w:left="255" w:right="903"/>
        <w:rPr>
          <w:rFonts w:eastAsia="Arial" w:cs="Arial"/>
          <w:sz w:val="20"/>
          <w:szCs w:val="20"/>
          <w:lang w:eastAsia="ar-SA" w:bidi="pl-PL"/>
        </w:rPr>
      </w:pPr>
    </w:p>
    <w:p w14:paraId="541D777A" w14:textId="6CBA6D25" w:rsidR="005E035E" w:rsidRDefault="005E035E" w:rsidP="005E035E">
      <w:pPr>
        <w:suppressAutoHyphens/>
        <w:spacing w:line="360" w:lineRule="auto"/>
        <w:ind w:left="254" w:right="-1"/>
        <w:rPr>
          <w:rFonts w:eastAsia="Arial" w:cs="Arial"/>
          <w:lang w:eastAsia="ar-SA" w:bidi="pl-PL"/>
        </w:rPr>
      </w:pPr>
      <w:r w:rsidRPr="00B54D08">
        <w:rPr>
          <w:rFonts w:eastAsia="Arial" w:cs="Arial"/>
          <w:lang w:eastAsia="ar-SA" w:bidi="pl-PL"/>
        </w:rPr>
        <w:t>Ukończył</w:t>
      </w:r>
      <w:r>
        <w:rPr>
          <w:rFonts w:eastAsia="Arial" w:cs="Arial"/>
          <w:lang w:eastAsia="ar-SA" w:bidi="pl-PL"/>
        </w:rPr>
        <w:t>……………………………………………………………………………………</w:t>
      </w:r>
    </w:p>
    <w:p w14:paraId="097D737E" w14:textId="77777777" w:rsidR="005E035E" w:rsidRDefault="005E035E" w:rsidP="005E035E">
      <w:pPr>
        <w:suppressAutoHyphens/>
        <w:spacing w:after="115" w:line="360" w:lineRule="auto"/>
        <w:ind w:left="254" w:right="65"/>
        <w:jc w:val="center"/>
        <w:rPr>
          <w:rFonts w:eastAsia="Arial" w:cs="Arial"/>
          <w:sz w:val="20"/>
          <w:szCs w:val="20"/>
          <w:lang w:eastAsia="ar-SA" w:bidi="pl-PL"/>
        </w:rPr>
      </w:pPr>
      <w:r w:rsidRPr="00015264">
        <w:rPr>
          <w:rFonts w:eastAsia="Arial" w:cs="Arial"/>
          <w:sz w:val="20"/>
          <w:szCs w:val="20"/>
          <w:lang w:eastAsia="ar-SA" w:bidi="pl-PL"/>
        </w:rPr>
        <w:t>(forma i nazwa szkolenia)</w:t>
      </w:r>
    </w:p>
    <w:p w14:paraId="2CC45907" w14:textId="77777777" w:rsidR="005E035E" w:rsidRPr="00015264" w:rsidRDefault="005E035E" w:rsidP="005E035E">
      <w:pPr>
        <w:suppressAutoHyphens/>
        <w:spacing w:after="115" w:line="360" w:lineRule="auto"/>
        <w:ind w:left="254" w:right="65"/>
        <w:jc w:val="center"/>
        <w:rPr>
          <w:rFonts w:eastAsia="Arial" w:cs="Arial"/>
          <w:sz w:val="20"/>
          <w:szCs w:val="20"/>
          <w:lang w:eastAsia="ar-SA" w:bidi="pl-PL"/>
        </w:rPr>
      </w:pPr>
    </w:p>
    <w:p w14:paraId="03983A7D" w14:textId="12113B13" w:rsidR="005E035E" w:rsidRDefault="005E035E" w:rsidP="005E035E">
      <w:pPr>
        <w:suppressAutoHyphens/>
        <w:spacing w:line="360" w:lineRule="auto"/>
        <w:ind w:left="254" w:right="-1"/>
        <w:rPr>
          <w:rFonts w:eastAsia="Arial" w:cs="Arial"/>
          <w:lang w:eastAsia="ar-SA" w:bidi="pl-PL"/>
        </w:rPr>
      </w:pPr>
      <w:r>
        <w:rPr>
          <w:rFonts w:eastAsia="Arial" w:cs="Arial"/>
          <w:lang w:eastAsia="ar-SA" w:bidi="pl-PL"/>
        </w:rPr>
        <w:t>Z</w:t>
      </w:r>
      <w:r w:rsidRPr="00B54D08">
        <w:rPr>
          <w:rFonts w:eastAsia="Arial" w:cs="Arial"/>
          <w:lang w:eastAsia="ar-SA" w:bidi="pl-PL"/>
        </w:rPr>
        <w:t>organizowan</w:t>
      </w:r>
      <w:r>
        <w:rPr>
          <w:rFonts w:eastAsia="Arial" w:cs="Arial"/>
          <w:lang w:eastAsia="ar-SA" w:bidi="pl-PL"/>
        </w:rPr>
        <w:t>i</w:t>
      </w:r>
      <w:r w:rsidRPr="00B54D08">
        <w:rPr>
          <w:rFonts w:eastAsia="Arial" w:cs="Arial"/>
          <w:lang w:eastAsia="ar-SA" w:bidi="pl-PL"/>
        </w:rPr>
        <w:t>e</w:t>
      </w:r>
      <w:r>
        <w:rPr>
          <w:rFonts w:eastAsia="Arial" w:cs="Arial"/>
          <w:lang w:eastAsia="ar-SA" w:bidi="pl-PL"/>
        </w:rPr>
        <w:t xml:space="preserve"> przez……………………………………………………………………. </w:t>
      </w:r>
    </w:p>
    <w:p w14:paraId="020871D4" w14:textId="77777777" w:rsidR="005E035E" w:rsidRDefault="005E035E" w:rsidP="005E035E">
      <w:pPr>
        <w:suppressAutoHyphens/>
        <w:spacing w:after="27" w:line="360" w:lineRule="auto"/>
        <w:ind w:left="254" w:right="-1"/>
        <w:jc w:val="center"/>
        <w:rPr>
          <w:rFonts w:eastAsia="Arial" w:cs="Arial"/>
          <w:sz w:val="20"/>
          <w:szCs w:val="20"/>
          <w:lang w:eastAsia="ar-SA" w:bidi="pl-PL"/>
        </w:rPr>
      </w:pPr>
      <w:r w:rsidRPr="00015264">
        <w:rPr>
          <w:rFonts w:eastAsia="Arial" w:cs="Arial"/>
          <w:sz w:val="20"/>
          <w:szCs w:val="20"/>
          <w:lang w:eastAsia="ar-SA" w:bidi="pl-PL"/>
        </w:rPr>
        <w:t>(nazwa instytucji szkoleniowej)</w:t>
      </w:r>
    </w:p>
    <w:p w14:paraId="19039022" w14:textId="77777777" w:rsidR="005E035E" w:rsidRDefault="005E035E" w:rsidP="005E035E">
      <w:pPr>
        <w:suppressAutoHyphens/>
        <w:spacing w:after="27" w:line="360" w:lineRule="auto"/>
        <w:ind w:left="254" w:right="-1"/>
        <w:jc w:val="center"/>
        <w:rPr>
          <w:rFonts w:eastAsia="Arial" w:cs="Arial"/>
          <w:sz w:val="20"/>
          <w:szCs w:val="20"/>
          <w:lang w:eastAsia="ar-SA" w:bidi="pl-PL"/>
        </w:rPr>
      </w:pPr>
    </w:p>
    <w:p w14:paraId="38BD3216" w14:textId="77777777" w:rsidR="005E035E" w:rsidRDefault="005E035E" w:rsidP="005E035E">
      <w:pPr>
        <w:suppressAutoHyphens/>
        <w:spacing w:after="27" w:line="360" w:lineRule="auto"/>
        <w:ind w:left="254" w:right="-1"/>
        <w:jc w:val="center"/>
        <w:rPr>
          <w:rFonts w:eastAsia="Arial" w:cs="Arial"/>
          <w:sz w:val="20"/>
          <w:szCs w:val="20"/>
          <w:lang w:eastAsia="ar-SA" w:bidi="pl-PL"/>
        </w:rPr>
      </w:pPr>
    </w:p>
    <w:p w14:paraId="4D373648" w14:textId="155127DA" w:rsidR="005E035E" w:rsidRPr="00B54D08" w:rsidRDefault="005E035E" w:rsidP="005E035E">
      <w:pPr>
        <w:suppressAutoHyphens/>
        <w:spacing w:after="27" w:line="360" w:lineRule="auto"/>
        <w:ind w:left="254" w:right="-1"/>
        <w:rPr>
          <w:rFonts w:eastAsia="Arial" w:cs="Arial"/>
          <w:lang w:eastAsia="ar-SA" w:bidi="pl-PL"/>
        </w:rPr>
      </w:pPr>
      <w:r w:rsidRPr="00B54D08">
        <w:rPr>
          <w:rFonts w:eastAsia="Arial" w:cs="Arial"/>
          <w:lang w:eastAsia="ar-SA" w:bidi="pl-PL"/>
        </w:rPr>
        <w:t>w okresie od dnia</w:t>
      </w:r>
      <w:r>
        <w:rPr>
          <w:rFonts w:eastAsia="Arial" w:cs="Arial"/>
          <w:lang w:eastAsia="ar-SA" w:bidi="pl-PL"/>
        </w:rPr>
        <w:t xml:space="preserve">…………………………… </w:t>
      </w:r>
      <w:r w:rsidRPr="00B54D08">
        <w:rPr>
          <w:rFonts w:eastAsia="Arial" w:cs="Arial"/>
          <w:lang w:eastAsia="ar-SA" w:bidi="pl-PL"/>
        </w:rPr>
        <w:t>do</w:t>
      </w:r>
      <w:r>
        <w:rPr>
          <w:rFonts w:eastAsia="Arial" w:cs="Arial"/>
          <w:lang w:eastAsia="ar-SA" w:bidi="pl-PL"/>
        </w:rPr>
        <w:t xml:space="preserve"> </w:t>
      </w:r>
      <w:r w:rsidRPr="00B54D08">
        <w:rPr>
          <w:rFonts w:eastAsia="Arial" w:cs="Arial"/>
          <w:lang w:eastAsia="ar-SA" w:bidi="pl-PL"/>
        </w:rPr>
        <w:t>dnia</w:t>
      </w:r>
      <w:r>
        <w:rPr>
          <w:rFonts w:eastAsia="Arial" w:cs="Arial"/>
          <w:lang w:eastAsia="ar-SA" w:bidi="pl-PL"/>
        </w:rPr>
        <w:t>………………………………</w:t>
      </w:r>
      <w:proofErr w:type="gramStart"/>
      <w:r>
        <w:rPr>
          <w:rFonts w:eastAsia="Arial" w:cs="Arial"/>
          <w:lang w:eastAsia="ar-SA" w:bidi="pl-PL"/>
        </w:rPr>
        <w:t>…....</w:t>
      </w:r>
      <w:proofErr w:type="gramEnd"/>
      <w:r>
        <w:rPr>
          <w:rFonts w:eastAsia="Arial" w:cs="Arial"/>
          <w:lang w:eastAsia="ar-SA" w:bidi="pl-PL"/>
        </w:rPr>
        <w:t>.</w:t>
      </w:r>
    </w:p>
    <w:p w14:paraId="5A2A3C26" w14:textId="77777777" w:rsidR="005E035E" w:rsidRDefault="005E035E" w:rsidP="005E035E">
      <w:pPr>
        <w:suppressAutoHyphens/>
        <w:spacing w:after="29" w:line="360" w:lineRule="auto"/>
        <w:ind w:left="692" w:right="2526" w:hanging="10"/>
        <w:jc w:val="both"/>
        <w:rPr>
          <w:rFonts w:eastAsia="Arial" w:cs="Arial"/>
          <w:sz w:val="20"/>
          <w:szCs w:val="20"/>
          <w:lang w:eastAsia="ar-SA" w:bidi="pl-PL"/>
        </w:rPr>
      </w:pPr>
    </w:p>
    <w:p w14:paraId="21526F66" w14:textId="77777777" w:rsidR="005E035E" w:rsidRDefault="005E035E" w:rsidP="005E035E">
      <w:pPr>
        <w:suppressAutoHyphens/>
        <w:spacing w:after="29" w:line="360" w:lineRule="auto"/>
        <w:ind w:left="692" w:right="2526" w:hanging="10"/>
        <w:jc w:val="both"/>
        <w:rPr>
          <w:rFonts w:eastAsia="Arial" w:cs="Arial"/>
          <w:sz w:val="20"/>
          <w:szCs w:val="20"/>
          <w:lang w:eastAsia="ar-SA" w:bidi="pl-PL"/>
        </w:rPr>
      </w:pPr>
    </w:p>
    <w:p w14:paraId="747C4DC3" w14:textId="74E7AADD" w:rsidR="005E035E" w:rsidRDefault="005E035E" w:rsidP="005E035E">
      <w:pPr>
        <w:suppressAutoHyphens/>
        <w:spacing w:after="29" w:line="360" w:lineRule="auto"/>
        <w:ind w:right="2526"/>
        <w:jc w:val="both"/>
        <w:rPr>
          <w:rFonts w:eastAsia="Arial" w:cs="Arial"/>
          <w:sz w:val="20"/>
          <w:szCs w:val="20"/>
          <w:lang w:eastAsia="ar-SA" w:bidi="pl-PL"/>
        </w:rPr>
      </w:pPr>
    </w:p>
    <w:p w14:paraId="5FC02A3F" w14:textId="77777777" w:rsidR="005E035E" w:rsidRPr="009E7D8B" w:rsidRDefault="005E035E" w:rsidP="005E035E">
      <w:pPr>
        <w:suppressAutoHyphens/>
        <w:spacing w:after="29" w:line="360" w:lineRule="auto"/>
        <w:ind w:right="2526" w:hanging="10"/>
        <w:jc w:val="both"/>
        <w:rPr>
          <w:rFonts w:eastAsia="Arial" w:cs="Arial"/>
          <w:lang w:eastAsia="ar-SA" w:bidi="pl-PL"/>
        </w:rPr>
      </w:pPr>
      <w:r>
        <w:rPr>
          <w:rFonts w:eastAsia="Arial" w:cs="Arial"/>
          <w:sz w:val="20"/>
          <w:szCs w:val="20"/>
          <w:lang w:eastAsia="ar-SA" w:bidi="pl-PL"/>
        </w:rPr>
        <w:t xml:space="preserve"> </w:t>
      </w:r>
      <w:r>
        <w:rPr>
          <w:rFonts w:eastAsia="Arial" w:cs="Arial"/>
          <w:lang w:eastAsia="ar-SA" w:bidi="pl-PL"/>
        </w:rPr>
        <w:t>……………………………………………………………</w:t>
      </w:r>
    </w:p>
    <w:p w14:paraId="6A21AF31" w14:textId="77777777" w:rsidR="005E035E" w:rsidRDefault="005E035E" w:rsidP="005E035E">
      <w:pPr>
        <w:suppressAutoHyphens/>
        <w:spacing w:after="29" w:line="360" w:lineRule="auto"/>
        <w:ind w:right="2526"/>
        <w:jc w:val="both"/>
        <w:rPr>
          <w:rFonts w:eastAsia="Arial" w:cs="Arial"/>
          <w:sz w:val="20"/>
          <w:szCs w:val="20"/>
          <w:lang w:eastAsia="ar-SA" w:bidi="pl-PL"/>
        </w:rPr>
      </w:pPr>
      <w:r w:rsidRPr="00015264">
        <w:rPr>
          <w:rFonts w:eastAsia="Arial" w:cs="Arial"/>
          <w:sz w:val="20"/>
          <w:szCs w:val="20"/>
          <w:lang w:eastAsia="ar-SA" w:bidi="pl-PL"/>
        </w:rPr>
        <w:t xml:space="preserve">(miejsce i data wydania zaświadczenia lub innego dokumentu </w:t>
      </w:r>
    </w:p>
    <w:p w14:paraId="294AD1C1" w14:textId="77777777" w:rsidR="005E035E" w:rsidRPr="00015264" w:rsidRDefault="005E035E" w:rsidP="005E035E">
      <w:pPr>
        <w:suppressAutoHyphens/>
        <w:spacing w:after="29" w:line="360" w:lineRule="auto"/>
        <w:ind w:right="2526"/>
        <w:jc w:val="both"/>
        <w:rPr>
          <w:rFonts w:eastAsia="Arial" w:cs="Arial"/>
          <w:sz w:val="20"/>
          <w:szCs w:val="20"/>
          <w:lang w:eastAsia="ar-SA" w:bidi="pl-PL"/>
        </w:rPr>
      </w:pPr>
      <w:r w:rsidRPr="00015264">
        <w:rPr>
          <w:rFonts w:eastAsia="Arial" w:cs="Arial"/>
          <w:sz w:val="20"/>
          <w:szCs w:val="20"/>
          <w:lang w:eastAsia="ar-SA" w:bidi="pl-PL"/>
        </w:rPr>
        <w:t xml:space="preserve">potwierdzającego ukończenie szkolenia i uzyskania kwalifikacji) </w:t>
      </w:r>
    </w:p>
    <w:p w14:paraId="365DA29E" w14:textId="77777777" w:rsidR="005E035E" w:rsidRDefault="005E035E" w:rsidP="005E035E">
      <w:pPr>
        <w:suppressAutoHyphens/>
        <w:spacing w:after="29" w:line="360" w:lineRule="auto"/>
        <w:ind w:right="2526"/>
        <w:jc w:val="both"/>
        <w:rPr>
          <w:rFonts w:eastAsia="Arial" w:cs="Arial"/>
          <w:sz w:val="20"/>
          <w:szCs w:val="20"/>
          <w:lang w:eastAsia="ar-SA" w:bidi="pl-PL"/>
        </w:rPr>
      </w:pPr>
    </w:p>
    <w:p w14:paraId="41346881" w14:textId="77777777" w:rsidR="005E035E" w:rsidRDefault="005E035E" w:rsidP="005E035E">
      <w:pPr>
        <w:suppressAutoHyphens/>
        <w:spacing w:after="29" w:line="360" w:lineRule="auto"/>
        <w:ind w:right="2526"/>
        <w:jc w:val="both"/>
        <w:rPr>
          <w:rFonts w:eastAsia="Arial" w:cs="Arial"/>
          <w:sz w:val="20"/>
          <w:szCs w:val="20"/>
          <w:lang w:eastAsia="ar-SA" w:bidi="pl-PL"/>
        </w:rPr>
      </w:pPr>
    </w:p>
    <w:p w14:paraId="39F00E2A" w14:textId="26974C91" w:rsidR="005E035E" w:rsidRPr="005E035E" w:rsidRDefault="005E035E" w:rsidP="005E035E">
      <w:pPr>
        <w:suppressAutoHyphens/>
        <w:spacing w:after="29" w:line="360" w:lineRule="auto"/>
        <w:ind w:right="2526"/>
        <w:jc w:val="both"/>
        <w:rPr>
          <w:rFonts w:eastAsia="Arial" w:cs="Arial"/>
          <w:lang w:eastAsia="ar-SA" w:bidi="pl-PL"/>
        </w:rPr>
      </w:pPr>
      <w:r w:rsidRPr="00015264">
        <w:rPr>
          <w:rFonts w:eastAsia="Arial" w:cs="Arial"/>
          <w:sz w:val="20"/>
          <w:szCs w:val="20"/>
          <w:lang w:eastAsia="ar-SA" w:bidi="pl-PL"/>
        </w:rPr>
        <w:t>nr z rejestru</w:t>
      </w:r>
      <w:r w:rsidRPr="009E7D8B">
        <w:rPr>
          <w:rFonts w:eastAsia="Arial" w:cs="Arial"/>
          <w:lang w:eastAsia="ar-SA" w:bidi="pl-PL"/>
        </w:rPr>
        <w:t>………………………………………</w:t>
      </w:r>
      <w:r>
        <w:rPr>
          <w:rFonts w:eastAsia="Arial" w:cs="Arial"/>
          <w:lang w:eastAsia="ar-SA" w:bidi="pl-PL"/>
        </w:rPr>
        <w:t>………...</w:t>
      </w:r>
      <w:r w:rsidRPr="009E7D8B">
        <w:rPr>
          <w:rFonts w:eastAsia="Arial" w:cs="Arial"/>
          <w:sz w:val="32"/>
          <w:szCs w:val="32"/>
          <w:lang w:eastAsia="ar-SA" w:bidi="pl-PL"/>
        </w:rPr>
        <w:t xml:space="preserve"> </w:t>
      </w:r>
    </w:p>
    <w:p w14:paraId="495C2D76" w14:textId="77777777" w:rsidR="005E035E" w:rsidRPr="009E7D8B" w:rsidRDefault="005E035E" w:rsidP="005E035E">
      <w:pPr>
        <w:suppressAutoHyphens/>
        <w:spacing w:after="27" w:line="360" w:lineRule="auto"/>
        <w:ind w:left="254" w:right="-1"/>
        <w:jc w:val="right"/>
        <w:rPr>
          <w:rFonts w:eastAsia="Arial" w:cs="Arial"/>
          <w:lang w:eastAsia="ar-SA" w:bidi="pl-PL"/>
        </w:rPr>
      </w:pPr>
      <w:bookmarkStart w:id="1" w:name="_Hlk224651688"/>
      <w:r>
        <w:rPr>
          <w:rFonts w:eastAsia="Arial" w:cs="Arial"/>
          <w:lang w:eastAsia="ar-SA" w:bidi="pl-PL"/>
        </w:rPr>
        <w:t>…………………………………</w:t>
      </w:r>
    </w:p>
    <w:p w14:paraId="7048D74A" w14:textId="77777777" w:rsidR="005E035E" w:rsidRDefault="005E035E" w:rsidP="005E035E">
      <w:pPr>
        <w:suppressAutoHyphens/>
        <w:spacing w:after="27" w:line="360" w:lineRule="auto"/>
        <w:ind w:left="254" w:right="-1"/>
        <w:jc w:val="right"/>
        <w:rPr>
          <w:rFonts w:eastAsia="Arial" w:cs="Arial"/>
          <w:sz w:val="20"/>
          <w:szCs w:val="20"/>
          <w:lang w:eastAsia="ar-SA" w:bidi="pl-PL"/>
        </w:rPr>
      </w:pPr>
      <w:r w:rsidRPr="00015264">
        <w:rPr>
          <w:rFonts w:eastAsia="Arial" w:cs="Arial"/>
          <w:sz w:val="20"/>
          <w:szCs w:val="20"/>
          <w:lang w:eastAsia="ar-SA" w:bidi="pl-PL"/>
        </w:rPr>
        <w:t>(podpis osoby upoważnionej przez</w:t>
      </w:r>
    </w:p>
    <w:p w14:paraId="35782067" w14:textId="40D54491" w:rsidR="005E035E" w:rsidRDefault="005E035E" w:rsidP="005E035E">
      <w:pPr>
        <w:suppressAutoHyphens/>
        <w:spacing w:after="27" w:line="360" w:lineRule="auto"/>
        <w:ind w:left="254" w:right="-1"/>
        <w:jc w:val="center"/>
        <w:rPr>
          <w:rFonts w:eastAsia="Arial" w:cs="Arial"/>
          <w:sz w:val="20"/>
          <w:szCs w:val="20"/>
          <w:lang w:eastAsia="ar-SA" w:bidi="pl-PL"/>
        </w:rPr>
      </w:pPr>
      <w:r>
        <w:rPr>
          <w:rFonts w:eastAsia="Arial" w:cs="Arial"/>
          <w:sz w:val="20"/>
          <w:szCs w:val="20"/>
          <w:lang w:eastAsia="ar-SA" w:bidi="pl-PL"/>
        </w:rPr>
        <w:t xml:space="preserve">                                                                                      </w:t>
      </w:r>
      <w:r w:rsidRPr="00015264">
        <w:rPr>
          <w:rFonts w:eastAsia="Arial" w:cs="Arial"/>
          <w:sz w:val="20"/>
          <w:szCs w:val="20"/>
          <w:lang w:eastAsia="ar-SA" w:bidi="pl-PL"/>
        </w:rPr>
        <w:t>instytucję szkoleniową</w:t>
      </w:r>
    </w:p>
    <w:p w14:paraId="5C7FE642" w14:textId="20A7745D" w:rsidR="005E035E" w:rsidRPr="0057112E" w:rsidRDefault="005E035E" w:rsidP="005E035E">
      <w:pPr>
        <w:suppressAutoHyphens/>
        <w:spacing w:after="27" w:line="360" w:lineRule="auto"/>
        <w:ind w:left="254" w:right="-1"/>
        <w:jc w:val="center"/>
        <w:rPr>
          <w:rFonts w:eastAsia="Arial" w:cs="Arial"/>
          <w:sz w:val="20"/>
          <w:szCs w:val="20"/>
          <w:lang w:eastAsia="ar-SA" w:bidi="pl-PL"/>
        </w:rPr>
      </w:pPr>
      <w:r>
        <w:rPr>
          <w:rFonts w:eastAsia="Arial" w:cs="Arial"/>
          <w:sz w:val="20"/>
          <w:szCs w:val="20"/>
          <w:lang w:eastAsia="ar-SA" w:bidi="pl-PL"/>
        </w:rPr>
        <w:t xml:space="preserve">                                                                                                  </w:t>
      </w:r>
      <w:r w:rsidRPr="00015264">
        <w:rPr>
          <w:rFonts w:eastAsia="Arial" w:cs="Arial"/>
          <w:sz w:val="20"/>
          <w:szCs w:val="20"/>
          <w:lang w:eastAsia="ar-SA" w:bidi="pl-PL"/>
        </w:rPr>
        <w:t>przeprowadzające</w:t>
      </w:r>
      <w:r>
        <w:rPr>
          <w:rFonts w:eastAsia="Arial" w:cs="Arial"/>
          <w:sz w:val="20"/>
          <w:szCs w:val="20"/>
          <w:lang w:eastAsia="ar-SA" w:bidi="pl-PL"/>
        </w:rPr>
        <w:t>j</w:t>
      </w:r>
      <w:r w:rsidRPr="00015264">
        <w:rPr>
          <w:rFonts w:eastAsia="Arial" w:cs="Arial"/>
          <w:sz w:val="20"/>
          <w:szCs w:val="20"/>
          <w:lang w:eastAsia="ar-SA" w:bidi="pl-PL"/>
        </w:rPr>
        <w:t xml:space="preserve"> szkolenie) </w:t>
      </w:r>
      <w:bookmarkEnd w:id="1"/>
    </w:p>
    <w:p w14:paraId="31B15FD3" w14:textId="77777777" w:rsidR="005E035E" w:rsidRPr="00B54D08" w:rsidRDefault="005E035E" w:rsidP="005E035E">
      <w:pPr>
        <w:suppressAutoHyphens/>
        <w:spacing w:line="360" w:lineRule="auto"/>
        <w:ind w:left="254" w:right="65"/>
        <w:rPr>
          <w:rFonts w:eastAsia="Arial" w:cs="Arial"/>
          <w:lang w:eastAsia="ar-SA" w:bidi="pl-PL"/>
        </w:rPr>
      </w:pPr>
      <w:r w:rsidRPr="00B54D08">
        <w:rPr>
          <w:rFonts w:eastAsia="Arial" w:cs="Arial"/>
          <w:lang w:eastAsia="ar-SA" w:bidi="pl-PL"/>
        </w:rPr>
        <w:t xml:space="preserve"> </w:t>
      </w:r>
    </w:p>
    <w:tbl>
      <w:tblPr>
        <w:tblStyle w:val="TableGrid"/>
        <w:tblW w:w="9639" w:type="dxa"/>
        <w:tblInd w:w="-5" w:type="dxa"/>
        <w:tblCellMar>
          <w:top w:w="13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550"/>
        <w:gridCol w:w="6359"/>
        <w:gridCol w:w="2730"/>
      </w:tblGrid>
      <w:tr w:rsidR="005E035E" w:rsidRPr="00B54D08" w14:paraId="6BF4EAD9" w14:textId="77777777" w:rsidTr="00721F46">
        <w:trPr>
          <w:trHeight w:val="828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CB5E010" w14:textId="77777777" w:rsidR="005E035E" w:rsidRPr="00B54D08" w:rsidRDefault="005E035E" w:rsidP="00721F46">
            <w:pPr>
              <w:suppressAutoHyphens/>
              <w:spacing w:line="360" w:lineRule="auto"/>
              <w:ind w:left="-24"/>
              <w:rPr>
                <w:lang w:eastAsia="ar-SA" w:bidi="pl-PL"/>
              </w:rPr>
            </w:pPr>
            <w:r w:rsidRPr="00B54D08">
              <w:rPr>
                <w:lang w:bidi="pl-PL"/>
              </w:rPr>
              <w:t xml:space="preserve">Lp. 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61D1C7" w14:textId="77777777" w:rsidR="005E035E" w:rsidRPr="00B54D08" w:rsidRDefault="005E035E" w:rsidP="00721F46">
            <w:pPr>
              <w:suppressAutoHyphens/>
              <w:spacing w:line="360" w:lineRule="auto"/>
              <w:jc w:val="center"/>
              <w:rPr>
                <w:lang w:eastAsia="ar-SA" w:bidi="pl-PL"/>
              </w:rPr>
            </w:pPr>
            <w:r w:rsidRPr="00B54D08">
              <w:rPr>
                <w:lang w:bidi="pl-PL"/>
              </w:rPr>
              <w:t>Tematy szkolenia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BB9A4D3" w14:textId="77777777" w:rsidR="005E035E" w:rsidRPr="00B54D08" w:rsidRDefault="005E035E" w:rsidP="00721F46">
            <w:pPr>
              <w:suppressAutoHyphens/>
              <w:jc w:val="center"/>
              <w:rPr>
                <w:lang w:eastAsia="ar-SA" w:bidi="pl-PL"/>
              </w:rPr>
            </w:pPr>
            <w:r w:rsidRPr="00B54D08">
              <w:rPr>
                <w:lang w:bidi="pl-PL"/>
              </w:rPr>
              <w:t xml:space="preserve">Wymiar godzin zajęć edukacyjnych </w:t>
            </w:r>
            <w:r w:rsidRPr="00911559">
              <w:rPr>
                <w:lang w:bidi="pl-PL"/>
              </w:rPr>
              <w:t>Wymiar godzin zajęć edukacyjnych uwzględniając godzinę dydaktyczną trwającą 45 minut</w:t>
            </w:r>
          </w:p>
        </w:tc>
      </w:tr>
      <w:tr w:rsidR="005E035E" w:rsidRPr="00B54D08" w14:paraId="4856E0C7" w14:textId="77777777" w:rsidTr="00721F46">
        <w:trPr>
          <w:trHeight w:val="42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26984" w14:textId="77777777" w:rsidR="005E035E" w:rsidRPr="00B54D08" w:rsidRDefault="005E035E" w:rsidP="00721F46">
            <w:pPr>
              <w:suppressAutoHyphens/>
              <w:spacing w:line="360" w:lineRule="auto"/>
              <w:rPr>
                <w:lang w:eastAsia="ar-SA"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6A8F8" w14:textId="77777777" w:rsidR="005E035E" w:rsidRPr="00B54D08" w:rsidRDefault="005E035E" w:rsidP="00721F46">
            <w:pPr>
              <w:suppressAutoHyphens/>
              <w:spacing w:line="360" w:lineRule="auto"/>
              <w:rPr>
                <w:lang w:eastAsia="ar-SA"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D1EE4" w14:textId="77777777" w:rsidR="005E035E" w:rsidRPr="00B54D08" w:rsidRDefault="005E035E" w:rsidP="00721F46">
            <w:pPr>
              <w:suppressAutoHyphens/>
              <w:spacing w:line="360" w:lineRule="auto"/>
              <w:rPr>
                <w:lang w:eastAsia="ar-SA"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  <w:tr w:rsidR="005E035E" w:rsidRPr="00B54D08" w14:paraId="6FA5A498" w14:textId="77777777" w:rsidTr="00721F46">
        <w:trPr>
          <w:trHeight w:val="42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A04DD" w14:textId="77777777" w:rsidR="005E035E" w:rsidRPr="00B54D08" w:rsidRDefault="005E035E" w:rsidP="00721F46">
            <w:pPr>
              <w:suppressAutoHyphens/>
              <w:spacing w:line="360" w:lineRule="auto"/>
              <w:rPr>
                <w:lang w:eastAsia="ar-SA"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97291" w14:textId="77777777" w:rsidR="005E035E" w:rsidRPr="00B54D08" w:rsidRDefault="005E035E" w:rsidP="00721F46">
            <w:pPr>
              <w:suppressAutoHyphens/>
              <w:spacing w:line="360" w:lineRule="auto"/>
              <w:rPr>
                <w:lang w:eastAsia="ar-SA"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D0E2C" w14:textId="77777777" w:rsidR="005E035E" w:rsidRPr="00B54D08" w:rsidRDefault="005E035E" w:rsidP="00721F46">
            <w:pPr>
              <w:suppressAutoHyphens/>
              <w:spacing w:line="360" w:lineRule="auto"/>
              <w:rPr>
                <w:lang w:eastAsia="ar-SA" w:bidi="pl-PL"/>
              </w:rPr>
            </w:pPr>
            <w:r w:rsidRPr="00B54D08">
              <w:rPr>
                <w:lang w:bidi="pl-PL"/>
              </w:rPr>
              <w:t xml:space="preserve"> </w:t>
            </w:r>
          </w:p>
        </w:tc>
      </w:tr>
    </w:tbl>
    <w:p w14:paraId="40A849AA" w14:textId="77777777" w:rsidR="005E035E" w:rsidRPr="00B54D08" w:rsidRDefault="005E035E" w:rsidP="005E035E">
      <w:pPr>
        <w:suppressAutoHyphens/>
        <w:spacing w:before="240" w:line="360" w:lineRule="auto"/>
        <w:rPr>
          <w:rFonts w:eastAsia="Arial" w:cs="Arial"/>
          <w:lang w:eastAsia="ar-SA" w:bidi="pl-PL"/>
        </w:rPr>
      </w:pPr>
      <w:r w:rsidRPr="00B54D08">
        <w:rPr>
          <w:rFonts w:eastAsia="Arial" w:cs="Arial"/>
          <w:lang w:eastAsia="ar-SA" w:bidi="pl-PL"/>
        </w:rPr>
        <w:t xml:space="preserve"> Efekty uczenia się:</w:t>
      </w:r>
    </w:p>
    <w:p w14:paraId="131ECEB6" w14:textId="77777777" w:rsidR="005E035E" w:rsidRDefault="005E035E" w:rsidP="005E035E">
      <w:pPr>
        <w:widowControl w:val="0"/>
        <w:numPr>
          <w:ilvl w:val="0"/>
          <w:numId w:val="55"/>
        </w:numPr>
        <w:tabs>
          <w:tab w:val="left" w:pos="426"/>
        </w:tabs>
        <w:suppressAutoHyphens/>
        <w:autoSpaceDE w:val="0"/>
        <w:autoSpaceDN w:val="0"/>
        <w:spacing w:after="27" w:line="360" w:lineRule="auto"/>
        <w:ind w:left="567" w:hanging="425"/>
        <w:contextualSpacing/>
        <w:jc w:val="both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z uwzględnieniem wiedzy:</w:t>
      </w:r>
    </w:p>
    <w:p w14:paraId="1FECC854" w14:textId="77777777" w:rsidR="005E035E" w:rsidRDefault="005E035E" w:rsidP="005E035E">
      <w:pPr>
        <w:widowControl w:val="0"/>
        <w:suppressAutoHyphens/>
        <w:autoSpaceDE w:val="0"/>
        <w:autoSpaceDN w:val="0"/>
        <w:spacing w:after="27" w:line="360" w:lineRule="auto"/>
        <w:ind w:left="142"/>
        <w:contextualSpacing/>
        <w:jc w:val="both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………………………………..</w:t>
      </w:r>
    </w:p>
    <w:p w14:paraId="59CDF86F" w14:textId="77777777" w:rsidR="005E035E" w:rsidRPr="00B54D08" w:rsidRDefault="005E035E" w:rsidP="005E035E">
      <w:pPr>
        <w:widowControl w:val="0"/>
        <w:suppressAutoHyphens/>
        <w:autoSpaceDE w:val="0"/>
        <w:autoSpaceDN w:val="0"/>
        <w:spacing w:after="27" w:line="360" w:lineRule="auto"/>
        <w:ind w:left="142"/>
        <w:contextualSpacing/>
        <w:jc w:val="both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………………………………..</w:t>
      </w:r>
    </w:p>
    <w:p w14:paraId="4DC0A3D3" w14:textId="77777777" w:rsidR="005E035E" w:rsidRDefault="005E035E" w:rsidP="005E035E">
      <w:pPr>
        <w:widowControl w:val="0"/>
        <w:numPr>
          <w:ilvl w:val="0"/>
          <w:numId w:val="55"/>
        </w:numPr>
        <w:tabs>
          <w:tab w:val="left" w:pos="426"/>
        </w:tabs>
        <w:suppressAutoHyphens/>
        <w:autoSpaceDE w:val="0"/>
        <w:autoSpaceDN w:val="0"/>
        <w:spacing w:after="27" w:line="360" w:lineRule="auto"/>
        <w:ind w:left="567" w:hanging="425"/>
        <w:contextualSpacing/>
        <w:jc w:val="both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z uwzględnieniem umiejętności:</w:t>
      </w:r>
    </w:p>
    <w:p w14:paraId="7259A5E6" w14:textId="77777777" w:rsidR="005E035E" w:rsidRDefault="005E035E" w:rsidP="005E035E">
      <w:pPr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 </w:t>
      </w:r>
      <w:r w:rsidRPr="0057112E">
        <w:rPr>
          <w:rFonts w:eastAsia="Arial" w:cs="Arial"/>
          <w:lang w:bidi="pl-PL"/>
        </w:rPr>
        <w:t>…………</w:t>
      </w:r>
      <w:r>
        <w:rPr>
          <w:rFonts w:eastAsia="Arial" w:cs="Arial"/>
          <w:lang w:bidi="pl-PL"/>
        </w:rPr>
        <w:t>……………………..</w:t>
      </w:r>
    </w:p>
    <w:p w14:paraId="743E56FF" w14:textId="77777777" w:rsidR="005E035E" w:rsidRPr="00B54D08" w:rsidRDefault="005E035E" w:rsidP="005E035E">
      <w:pPr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 ………………………………..</w:t>
      </w:r>
    </w:p>
    <w:p w14:paraId="169C6AF4" w14:textId="77777777" w:rsidR="005E035E" w:rsidRDefault="005E035E" w:rsidP="005E035E">
      <w:pPr>
        <w:widowControl w:val="0"/>
        <w:numPr>
          <w:ilvl w:val="0"/>
          <w:numId w:val="55"/>
        </w:numPr>
        <w:tabs>
          <w:tab w:val="left" w:pos="426"/>
        </w:tabs>
        <w:suppressAutoHyphens/>
        <w:autoSpaceDE w:val="0"/>
        <w:autoSpaceDN w:val="0"/>
        <w:spacing w:after="27" w:line="360" w:lineRule="auto"/>
        <w:ind w:left="567" w:hanging="425"/>
        <w:contextualSpacing/>
        <w:jc w:val="both"/>
        <w:rPr>
          <w:rFonts w:eastAsia="Arial" w:cs="Arial"/>
          <w:lang w:bidi="pl-PL"/>
        </w:rPr>
      </w:pPr>
      <w:r w:rsidRPr="00B54D08">
        <w:rPr>
          <w:rFonts w:eastAsia="Arial" w:cs="Arial"/>
          <w:lang w:bidi="pl-PL"/>
        </w:rPr>
        <w:t>z uwzględnieniem kompetencji społecznych</w:t>
      </w:r>
      <w:r>
        <w:rPr>
          <w:rFonts w:eastAsia="Arial" w:cs="Arial"/>
          <w:lang w:bidi="pl-PL"/>
        </w:rPr>
        <w:t>:</w:t>
      </w:r>
    </w:p>
    <w:p w14:paraId="09BFBEED" w14:textId="77777777" w:rsidR="005E035E" w:rsidRDefault="005E035E" w:rsidP="005E035E">
      <w:pPr>
        <w:widowControl w:val="0"/>
        <w:tabs>
          <w:tab w:val="left" w:pos="426"/>
        </w:tabs>
        <w:suppressAutoHyphens/>
        <w:autoSpaceDE w:val="0"/>
        <w:autoSpaceDN w:val="0"/>
        <w:spacing w:after="27" w:line="360" w:lineRule="auto"/>
        <w:ind w:left="142"/>
        <w:contextualSpacing/>
        <w:jc w:val="both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………………………………..</w:t>
      </w:r>
    </w:p>
    <w:p w14:paraId="1C0C4AFD" w14:textId="77777777" w:rsidR="005E035E" w:rsidRDefault="005E035E" w:rsidP="005E035E">
      <w:pPr>
        <w:widowControl w:val="0"/>
        <w:tabs>
          <w:tab w:val="left" w:pos="426"/>
        </w:tabs>
        <w:suppressAutoHyphens/>
        <w:autoSpaceDE w:val="0"/>
        <w:autoSpaceDN w:val="0"/>
        <w:spacing w:after="27" w:line="360" w:lineRule="auto"/>
        <w:ind w:left="142"/>
        <w:contextualSpacing/>
        <w:jc w:val="both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………………………………..</w:t>
      </w:r>
    </w:p>
    <w:p w14:paraId="1EA58AED" w14:textId="77777777" w:rsidR="005E035E" w:rsidRPr="009E7D8B" w:rsidRDefault="005E035E" w:rsidP="005E035E">
      <w:pPr>
        <w:suppressAutoHyphens/>
        <w:spacing w:after="27" w:line="360" w:lineRule="auto"/>
        <w:ind w:left="254" w:right="-1"/>
        <w:jc w:val="right"/>
        <w:rPr>
          <w:rFonts w:eastAsia="Arial" w:cs="Arial"/>
          <w:lang w:eastAsia="ar-SA" w:bidi="pl-PL"/>
        </w:rPr>
      </w:pPr>
      <w:r>
        <w:rPr>
          <w:rFonts w:eastAsia="Arial" w:cs="Arial"/>
          <w:lang w:eastAsia="ar-SA" w:bidi="pl-PL"/>
        </w:rPr>
        <w:t>…………………………………</w:t>
      </w:r>
    </w:p>
    <w:p w14:paraId="4FCF76B8" w14:textId="1955C912" w:rsidR="005E035E" w:rsidRDefault="005E035E" w:rsidP="005E035E">
      <w:pPr>
        <w:suppressAutoHyphens/>
        <w:spacing w:line="360" w:lineRule="auto"/>
        <w:ind w:right="-1" w:firstLine="254"/>
        <w:jc w:val="center"/>
        <w:rPr>
          <w:rFonts w:eastAsia="Arial" w:cs="Arial"/>
          <w:sz w:val="20"/>
          <w:szCs w:val="20"/>
          <w:lang w:eastAsia="ar-SA" w:bidi="pl-PL"/>
        </w:rPr>
      </w:pPr>
      <w:r>
        <w:rPr>
          <w:rFonts w:eastAsia="Arial" w:cs="Arial"/>
          <w:sz w:val="20"/>
          <w:szCs w:val="20"/>
          <w:lang w:eastAsia="ar-SA" w:bidi="pl-PL"/>
        </w:rPr>
        <w:t xml:space="preserve">                                                                                                       </w:t>
      </w:r>
      <w:r w:rsidRPr="00015264">
        <w:rPr>
          <w:rFonts w:eastAsia="Arial" w:cs="Arial"/>
          <w:sz w:val="20"/>
          <w:szCs w:val="20"/>
          <w:lang w:eastAsia="ar-SA" w:bidi="pl-PL"/>
        </w:rPr>
        <w:t>(podpis osoby upoważnionej przez</w:t>
      </w:r>
    </w:p>
    <w:p w14:paraId="650A5BC4" w14:textId="72B8C484" w:rsidR="005E035E" w:rsidRDefault="005E035E" w:rsidP="005E035E">
      <w:pPr>
        <w:tabs>
          <w:tab w:val="left" w:pos="6379"/>
        </w:tabs>
        <w:suppressAutoHyphens/>
        <w:spacing w:after="27" w:line="360" w:lineRule="auto"/>
        <w:ind w:right="-1" w:firstLine="254"/>
        <w:jc w:val="center"/>
        <w:rPr>
          <w:rFonts w:eastAsia="Arial" w:cs="Arial"/>
          <w:sz w:val="20"/>
          <w:szCs w:val="20"/>
          <w:lang w:eastAsia="ar-SA" w:bidi="pl-PL"/>
        </w:rPr>
      </w:pPr>
      <w:r>
        <w:rPr>
          <w:rFonts w:eastAsia="Arial" w:cs="Arial"/>
          <w:sz w:val="20"/>
          <w:szCs w:val="20"/>
          <w:lang w:eastAsia="ar-SA" w:bidi="pl-PL"/>
        </w:rPr>
        <w:t xml:space="preserve">                                                                                     </w:t>
      </w:r>
      <w:r w:rsidRPr="00015264">
        <w:rPr>
          <w:rFonts w:eastAsia="Arial" w:cs="Arial"/>
          <w:sz w:val="20"/>
          <w:szCs w:val="20"/>
          <w:lang w:eastAsia="ar-SA" w:bidi="pl-PL"/>
        </w:rPr>
        <w:t>instytucję szkoleniową</w:t>
      </w:r>
    </w:p>
    <w:p w14:paraId="241E0C16" w14:textId="20F05C1B" w:rsidR="005E035E" w:rsidRDefault="005E035E" w:rsidP="005E035E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 w:firstLine="254"/>
        <w:jc w:val="center"/>
        <w:rPr>
          <w:rFonts w:eastAsia="Arial" w:cs="Arial"/>
          <w:sz w:val="20"/>
          <w:szCs w:val="20"/>
          <w:lang w:eastAsia="ar-SA" w:bidi="pl-PL"/>
        </w:rPr>
      </w:pPr>
      <w:r>
        <w:rPr>
          <w:rFonts w:eastAsia="Arial" w:cs="Arial"/>
          <w:sz w:val="20"/>
          <w:szCs w:val="20"/>
          <w:lang w:eastAsia="ar-SA" w:bidi="pl-PL"/>
        </w:rPr>
        <w:t xml:space="preserve">                                                                                                 </w:t>
      </w:r>
      <w:r w:rsidRPr="00015264">
        <w:rPr>
          <w:rFonts w:eastAsia="Arial" w:cs="Arial"/>
          <w:sz w:val="20"/>
          <w:szCs w:val="20"/>
          <w:lang w:eastAsia="ar-SA" w:bidi="pl-PL"/>
        </w:rPr>
        <w:t>przeprowadzające</w:t>
      </w:r>
      <w:r>
        <w:rPr>
          <w:rFonts w:eastAsia="Arial" w:cs="Arial"/>
          <w:sz w:val="20"/>
          <w:szCs w:val="20"/>
          <w:lang w:eastAsia="ar-SA" w:bidi="pl-PL"/>
        </w:rPr>
        <w:t>j</w:t>
      </w:r>
      <w:r w:rsidRPr="00015264">
        <w:rPr>
          <w:rFonts w:eastAsia="Arial" w:cs="Arial"/>
          <w:sz w:val="20"/>
          <w:szCs w:val="20"/>
          <w:lang w:eastAsia="ar-SA" w:bidi="pl-PL"/>
        </w:rPr>
        <w:t xml:space="preserve"> szkolenie)</w:t>
      </w:r>
    </w:p>
    <w:p w14:paraId="03FD828C" w14:textId="77777777" w:rsidR="005E035E" w:rsidRDefault="005E035E" w:rsidP="005E035E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eastAsia="Arial" w:cs="Arial"/>
          <w:sz w:val="20"/>
          <w:szCs w:val="20"/>
          <w:lang w:eastAsia="ar-SA" w:bidi="pl-PL"/>
        </w:rPr>
      </w:pPr>
    </w:p>
    <w:p w14:paraId="3F2C1D0B" w14:textId="77777777" w:rsidR="005E035E" w:rsidRDefault="005E035E" w:rsidP="005E035E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eastAsia="Arial" w:cs="Arial"/>
          <w:sz w:val="20"/>
          <w:szCs w:val="20"/>
          <w:lang w:eastAsia="ar-SA" w:bidi="pl-PL"/>
        </w:rPr>
      </w:pPr>
    </w:p>
    <w:p w14:paraId="06653EDB" w14:textId="2F85E843" w:rsidR="00F31081" w:rsidRPr="00F31081" w:rsidRDefault="00F31081" w:rsidP="005E035E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  <w:r w:rsidRPr="00F31081">
        <w:rPr>
          <w:rFonts w:cs="Arial"/>
          <w:lang w:eastAsia="ar-SA"/>
        </w:rPr>
        <w:lastRenderedPageBreak/>
        <w:t xml:space="preserve">Załącznik nr 12 - </w:t>
      </w:r>
      <w:r w:rsidRPr="00F31081">
        <w:rPr>
          <w:rFonts w:eastAsia="Arial"/>
          <w:lang w:eastAsia="en-GB" w:bidi="pl-PL"/>
        </w:rPr>
        <w:t>Oznakowanie materiałów dydaktycznych - wzór</w:t>
      </w:r>
    </w:p>
    <w:p w14:paraId="7528F959" w14:textId="77777777" w:rsidR="00F31081" w:rsidRPr="00F31081" w:rsidRDefault="00F31081" w:rsidP="0079690A">
      <w:pPr>
        <w:suppressAutoHyphens/>
        <w:spacing w:line="240" w:lineRule="auto"/>
        <w:jc w:val="right"/>
        <w:rPr>
          <w:rFonts w:cs="Arial"/>
          <w:lang w:eastAsia="ar-SA"/>
        </w:rPr>
      </w:pPr>
    </w:p>
    <w:p w14:paraId="3FF2C876" w14:textId="77777777" w:rsidR="00F31081" w:rsidRPr="00F31081" w:rsidRDefault="00F31081" w:rsidP="00F31081">
      <w:pPr>
        <w:suppressAutoHyphens/>
        <w:spacing w:line="240" w:lineRule="auto"/>
        <w:rPr>
          <w:rFonts w:cs="Arial"/>
          <w:lang w:eastAsia="ar-SA"/>
        </w:rPr>
      </w:pPr>
    </w:p>
    <w:p w14:paraId="60013DE4" w14:textId="77777777" w:rsidR="00F31081" w:rsidRPr="00F31081" w:rsidRDefault="00F31081" w:rsidP="00F31081">
      <w:pPr>
        <w:suppressAutoHyphens/>
        <w:spacing w:line="240" w:lineRule="auto"/>
        <w:rPr>
          <w:rFonts w:cs="Arial"/>
          <w:lang w:eastAsia="ar-SA"/>
        </w:rPr>
      </w:pPr>
    </w:p>
    <w:p w14:paraId="2AB04AAB" w14:textId="77777777" w:rsidR="00F31081" w:rsidRPr="00F31081" w:rsidRDefault="00F31081" w:rsidP="00F31081">
      <w:pPr>
        <w:suppressAutoHyphens/>
        <w:spacing w:line="240" w:lineRule="auto"/>
        <w:rPr>
          <w:rFonts w:cs="Arial"/>
          <w:lang w:eastAsia="ar-SA"/>
        </w:rPr>
      </w:pPr>
    </w:p>
    <w:p w14:paraId="482D38BE" w14:textId="77777777" w:rsidR="00F31081" w:rsidRPr="00F31081" w:rsidRDefault="00F31081" w:rsidP="00F31081">
      <w:pPr>
        <w:suppressAutoHyphens/>
        <w:spacing w:line="240" w:lineRule="auto"/>
        <w:rPr>
          <w:rFonts w:cs="Arial"/>
          <w:lang w:eastAsia="ar-SA"/>
        </w:rPr>
      </w:pPr>
    </w:p>
    <w:p w14:paraId="09E6BAD3" w14:textId="77777777" w:rsidR="00F31081" w:rsidRPr="00F31081" w:rsidRDefault="00F31081" w:rsidP="00F31081">
      <w:pPr>
        <w:suppressAutoHyphens/>
        <w:spacing w:line="240" w:lineRule="auto"/>
        <w:rPr>
          <w:rFonts w:cs="Arial"/>
          <w:lang w:eastAsia="ar-SA"/>
        </w:rPr>
      </w:pPr>
    </w:p>
    <w:p w14:paraId="7399F668" w14:textId="02AA762B" w:rsidR="00F31081" w:rsidRPr="00F31081" w:rsidRDefault="00F31081" w:rsidP="0079690A">
      <w:pPr>
        <w:suppressAutoHyphens/>
        <w:autoSpaceDE w:val="0"/>
        <w:autoSpaceDN w:val="0"/>
        <w:adjustRightInd w:val="0"/>
        <w:spacing w:line="480" w:lineRule="auto"/>
        <w:rPr>
          <w:rFonts w:cs="Arial"/>
          <w:lang w:eastAsia="ar-SA"/>
        </w:rPr>
      </w:pPr>
      <w:r w:rsidRPr="00F31081">
        <w:rPr>
          <w:rFonts w:cs="Arial"/>
          <w:lang w:eastAsia="ar-SA"/>
        </w:rPr>
        <w:t>Tytuł projektu: „</w:t>
      </w:r>
      <w:r w:rsidR="00184A3A" w:rsidRPr="00D44ADD">
        <w:rPr>
          <w:rFonts w:cs="Arial"/>
          <w:lang w:eastAsia="ar-SA"/>
        </w:rPr>
        <w:t>Projekt Ty - Rozwijaj umiejętności, odkrywaj możliwości</w:t>
      </w:r>
      <w:r w:rsidRPr="00F31081">
        <w:rPr>
          <w:rFonts w:cs="Arial"/>
          <w:lang w:eastAsia="ar-SA"/>
        </w:rPr>
        <w:t>”,</w:t>
      </w:r>
      <w:r w:rsidRPr="00F31081">
        <w:rPr>
          <w:rFonts w:ascii="Times New Roman" w:hAnsi="Times New Roman"/>
          <w:sz w:val="20"/>
          <w:szCs w:val="20"/>
          <w:lang w:eastAsia="ar-SA"/>
        </w:rPr>
        <w:br/>
      </w:r>
      <w:r w:rsidRPr="00F31081">
        <w:rPr>
          <w:rFonts w:cs="Arial"/>
          <w:lang w:eastAsia="ar-SA"/>
        </w:rPr>
        <w:t>współfinansowany ze środków Europejskiego Funduszu Społecznego Plus (EFS+)</w:t>
      </w:r>
      <w:r w:rsidRPr="00F31081">
        <w:rPr>
          <w:rFonts w:ascii="Times New Roman" w:hAnsi="Times New Roman"/>
          <w:sz w:val="20"/>
          <w:szCs w:val="20"/>
          <w:lang w:eastAsia="ar-SA"/>
        </w:rPr>
        <w:br/>
      </w:r>
      <w:r w:rsidRPr="00F31081">
        <w:rPr>
          <w:rFonts w:cs="Arial"/>
          <w:lang w:eastAsia="ar-SA"/>
        </w:rPr>
        <w:t>Priorytet 5 Fundusze europejskie dla silnego społecznie Pomorza (EFS+)</w:t>
      </w:r>
      <w:r w:rsidRPr="00F31081">
        <w:rPr>
          <w:rFonts w:ascii="Times New Roman" w:hAnsi="Times New Roman"/>
          <w:sz w:val="20"/>
          <w:szCs w:val="20"/>
          <w:lang w:eastAsia="ar-SA"/>
        </w:rPr>
        <w:br/>
      </w:r>
      <w:r w:rsidRPr="00F31081">
        <w:rPr>
          <w:rFonts w:cs="Arial"/>
          <w:lang w:eastAsia="ar-SA"/>
        </w:rPr>
        <w:t>Działanie 5.2 Rynek pracy – projekty powiatowych urzędów pracy</w:t>
      </w:r>
      <w:r w:rsidRPr="00F31081">
        <w:rPr>
          <w:rFonts w:ascii="Times New Roman" w:hAnsi="Times New Roman"/>
          <w:sz w:val="20"/>
          <w:szCs w:val="20"/>
          <w:lang w:eastAsia="ar-SA"/>
        </w:rPr>
        <w:br/>
      </w:r>
      <w:r w:rsidRPr="00F31081">
        <w:rPr>
          <w:rFonts w:cs="Arial"/>
          <w:lang w:eastAsia="ar-SA"/>
        </w:rPr>
        <w:t>w ramach programu Fundusze Europejskie dla Pomorza 2021 – 2027 (FEP 2021 – 2027)</w:t>
      </w:r>
    </w:p>
    <w:p w14:paraId="2C6ABF1C" w14:textId="13D3B34A" w:rsidR="00D674BA" w:rsidRPr="00F31081" w:rsidRDefault="00D674BA" w:rsidP="00F31081"/>
    <w:sectPr w:rsidR="00D674BA" w:rsidRPr="00F31081" w:rsidSect="00625462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142" w:footer="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55818" w14:textId="77777777" w:rsidR="007E1398" w:rsidRDefault="007E1398">
      <w:r>
        <w:separator/>
      </w:r>
    </w:p>
  </w:endnote>
  <w:endnote w:type="continuationSeparator" w:id="0">
    <w:p w14:paraId="3D1AADDA" w14:textId="77777777" w:rsidR="007E1398" w:rsidRDefault="007E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283984"/>
      <w:docPartObj>
        <w:docPartGallery w:val="Page Numbers (Bottom of Page)"/>
        <w:docPartUnique/>
      </w:docPartObj>
    </w:sdtPr>
    <w:sdtEndPr/>
    <w:sdtContent>
      <w:p w14:paraId="66273B4C" w14:textId="1A06FEED" w:rsidR="001460A5" w:rsidRDefault="00EA5999">
        <w:pPr>
          <w:pStyle w:val="Stopka"/>
          <w:jc w:val="center"/>
        </w:pPr>
        <w:r>
          <w:rPr>
            <w:noProof/>
          </w:rPr>
          <w:drawing>
            <wp:anchor distT="0" distB="0" distL="114300" distR="114300" simplePos="0" relativeHeight="251730944" behindDoc="1" locked="0" layoutInCell="1" allowOverlap="1" wp14:anchorId="40958A95" wp14:editId="6AB98198">
              <wp:simplePos x="0" y="0"/>
              <wp:positionH relativeFrom="column">
                <wp:posOffset>-956089</wp:posOffset>
              </wp:positionH>
              <wp:positionV relativeFrom="paragraph">
                <wp:posOffset>-422693</wp:posOffset>
              </wp:positionV>
              <wp:extent cx="7576185" cy="728017"/>
              <wp:effectExtent l="0" t="0" r="5715" b="0"/>
              <wp:wrapNone/>
              <wp:docPr id="44886815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4886815" name="Obraz 1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76185" cy="7280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1460A5">
          <w:rPr>
            <w:noProof/>
          </w:rPr>
          <mc:AlternateContent>
            <mc:Choice Requires="wps">
              <w:drawing>
                <wp:anchor distT="0" distB="0" distL="114300" distR="114300" simplePos="0" relativeHeight="251725824" behindDoc="0" locked="0" layoutInCell="1" allowOverlap="1" wp14:anchorId="706570BD" wp14:editId="66D4BDDD">
                  <wp:simplePos x="0" y="0"/>
                  <wp:positionH relativeFrom="column">
                    <wp:posOffset>-861060</wp:posOffset>
                  </wp:positionH>
                  <wp:positionV relativeFrom="paragraph">
                    <wp:posOffset>-453390</wp:posOffset>
                  </wp:positionV>
                  <wp:extent cx="7477125" cy="19050"/>
                  <wp:effectExtent l="0" t="0" r="28575" b="19050"/>
                  <wp:wrapNone/>
                  <wp:docPr id="690056183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7477125" cy="19050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26256B8" id="Łącznik prosty 1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7.8pt,-35.7pt" to="520.95pt,-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" strokecolor="black [3200]" strokeweight=".5pt">
                  <v:stroke joinstyle="miter"/>
                </v:line>
              </w:pict>
            </mc:Fallback>
          </mc:AlternateContent>
        </w:r>
      </w:p>
    </w:sdtContent>
  </w:sdt>
  <w:p w14:paraId="7C765C26" w14:textId="005F615F" w:rsidR="008F2DDF" w:rsidRDefault="008F2D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8386228"/>
      <w:docPartObj>
        <w:docPartGallery w:val="Page Numbers (Bottom of Page)"/>
        <w:docPartUnique/>
      </w:docPartObj>
    </w:sdtPr>
    <w:sdtEndPr/>
    <w:sdtContent>
      <w:p w14:paraId="711341B1" w14:textId="4A5553DF" w:rsidR="001460A5" w:rsidRDefault="00F42A68" w:rsidP="008A5311">
        <w:pPr>
          <w:pStyle w:val="Stopka"/>
        </w:pPr>
        <w:r>
          <w:rPr>
            <w:noProof/>
          </w:rPr>
          <w:drawing>
            <wp:anchor distT="0" distB="0" distL="114300" distR="114300" simplePos="0" relativeHeight="251729920" behindDoc="1" locked="0" layoutInCell="1" allowOverlap="1" wp14:anchorId="45AB1094" wp14:editId="3D4D9789">
              <wp:simplePos x="0" y="0"/>
              <wp:positionH relativeFrom="column">
                <wp:posOffset>-995680</wp:posOffset>
              </wp:positionH>
              <wp:positionV relativeFrom="paragraph">
                <wp:posOffset>-430530</wp:posOffset>
              </wp:positionV>
              <wp:extent cx="7701915" cy="739775"/>
              <wp:effectExtent l="0" t="0" r="0" b="3175"/>
              <wp:wrapNone/>
              <wp:docPr id="712463915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12463915" name="Obraz 1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01915" cy="73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EA5999">
          <w:rPr>
            <w:noProof/>
          </w:rPr>
          <mc:AlternateContent>
            <mc:Choice Requires="wps">
              <w:drawing>
                <wp:anchor distT="0" distB="0" distL="114300" distR="114300" simplePos="0" relativeHeight="251723776" behindDoc="0" locked="0" layoutInCell="1" allowOverlap="1" wp14:anchorId="79081506" wp14:editId="467F675B">
                  <wp:simplePos x="0" y="0"/>
                  <wp:positionH relativeFrom="column">
                    <wp:posOffset>-840105</wp:posOffset>
                  </wp:positionH>
                  <wp:positionV relativeFrom="paragraph">
                    <wp:posOffset>-447675</wp:posOffset>
                  </wp:positionV>
                  <wp:extent cx="7467600" cy="28575"/>
                  <wp:effectExtent l="0" t="0" r="19050" b="28575"/>
                  <wp:wrapNone/>
                  <wp:docPr id="2112179411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7467600" cy="2857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0D349AD" id="Łącznik prosty 1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.15pt,-35.25pt" to="521.85pt,-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" strokecolor="black [3200]" strokeweight=".5pt">
                  <v:stroke joinstyle="miter"/>
                </v:line>
              </w:pict>
            </mc:Fallback>
          </mc:AlternateContent>
        </w:r>
      </w:p>
    </w:sdtContent>
  </w:sdt>
  <w:p w14:paraId="04A5E1D6" w14:textId="60583418" w:rsidR="007B2500" w:rsidRPr="00B01F08" w:rsidRDefault="007B2500" w:rsidP="00317A87">
    <w:pPr>
      <w:pStyle w:val="Stopka"/>
      <w:ind w:left="-113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B3CEF" w14:textId="77777777" w:rsidR="007E1398" w:rsidRDefault="007E1398">
      <w:r>
        <w:separator/>
      </w:r>
    </w:p>
  </w:footnote>
  <w:footnote w:type="continuationSeparator" w:id="0">
    <w:p w14:paraId="1D1F581A" w14:textId="77777777" w:rsidR="007E1398" w:rsidRDefault="007E1398">
      <w:r>
        <w:continuationSeparator/>
      </w:r>
    </w:p>
  </w:footnote>
  <w:footnote w:id="1">
    <w:p w14:paraId="1A9CB12E" w14:textId="77777777" w:rsidR="007A7387" w:rsidRDefault="007A7387" w:rsidP="007A7387">
      <w:pPr>
        <w:pStyle w:val="Tekstprzypisudolnego"/>
      </w:pPr>
      <w:r>
        <w:rPr>
          <w:rStyle w:val="Odwoanieprzypisudolnego"/>
        </w:rPr>
        <w:t>3</w:t>
      </w:r>
      <w:r>
        <w:t xml:space="preserve"> </w:t>
      </w:r>
      <w:r w:rsidRPr="00646C19">
        <w:rPr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6312B" w14:textId="7276CC05" w:rsidR="009A4ACC" w:rsidRDefault="00F42A68" w:rsidP="00A2686F">
    <w:pPr>
      <w:pStyle w:val="Nagwek"/>
      <w:ind w:left="-1134"/>
    </w:pPr>
    <w:r>
      <w:rPr>
        <w:noProof/>
      </w:rPr>
      <w:drawing>
        <wp:anchor distT="0" distB="0" distL="114300" distR="114300" simplePos="0" relativeHeight="251693056" behindDoc="0" locked="0" layoutInCell="1" allowOverlap="1" wp14:anchorId="7F479F7F" wp14:editId="165C8DA9">
          <wp:simplePos x="0" y="0"/>
          <wp:positionH relativeFrom="margin">
            <wp:posOffset>-860673</wp:posOffset>
          </wp:positionH>
          <wp:positionV relativeFrom="paragraph">
            <wp:posOffset>21148</wp:posOffset>
          </wp:positionV>
          <wp:extent cx="7488532" cy="740327"/>
          <wp:effectExtent l="0" t="0" r="0" b="0"/>
          <wp:wrapNone/>
          <wp:docPr id="7012423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1242375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14568" cy="742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2DDF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1BC75C32" wp14:editId="527DD4E6">
              <wp:simplePos x="0" y="0"/>
              <wp:positionH relativeFrom="column">
                <wp:posOffset>-845185</wp:posOffset>
              </wp:positionH>
              <wp:positionV relativeFrom="paragraph">
                <wp:posOffset>784860</wp:posOffset>
              </wp:positionV>
              <wp:extent cx="7477125" cy="19050"/>
              <wp:effectExtent l="0" t="0" r="28575" b="19050"/>
              <wp:wrapNone/>
              <wp:docPr id="46053445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477125" cy="1905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076526" id="Łącznik prosty 1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.55pt,61.8pt" to="522.2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" strokecolor="black [3200]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FA557" w14:textId="60D20387" w:rsidR="000174EA" w:rsidRDefault="00F42A68" w:rsidP="00E64D96">
    <w:pPr>
      <w:pStyle w:val="Nagwek"/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453DF761" wp14:editId="2293AA52">
              <wp:simplePos x="0" y="0"/>
              <wp:positionH relativeFrom="column">
                <wp:posOffset>-890905</wp:posOffset>
              </wp:positionH>
              <wp:positionV relativeFrom="paragraph">
                <wp:posOffset>761807</wp:posOffset>
              </wp:positionV>
              <wp:extent cx="7477125" cy="19050"/>
              <wp:effectExtent l="0" t="0" r="28575" b="19050"/>
              <wp:wrapNone/>
              <wp:docPr id="1645048716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477125" cy="1905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B61AF3" id="Łącznik prosty 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0.15pt,60pt" to="518.6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" strokecolor="black [3200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82816" behindDoc="0" locked="0" layoutInCell="1" allowOverlap="1" wp14:anchorId="1AB8F41E" wp14:editId="6738EEC9">
          <wp:simplePos x="0" y="0"/>
          <wp:positionH relativeFrom="margin">
            <wp:posOffset>-868625</wp:posOffset>
          </wp:positionH>
          <wp:positionV relativeFrom="paragraph">
            <wp:posOffset>-66316</wp:posOffset>
          </wp:positionV>
          <wp:extent cx="7493000" cy="701040"/>
          <wp:effectExtent l="0" t="0" r="0" b="0"/>
          <wp:wrapNone/>
          <wp:docPr id="530043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0043419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8887" cy="707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932DFE"/>
    <w:multiLevelType w:val="hybridMultilevel"/>
    <w:tmpl w:val="22C8A812"/>
    <w:lvl w:ilvl="0" w:tplc="43E40A76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AF0DA6E">
      <w:start w:val="1"/>
      <w:numFmt w:val="lowerLetter"/>
      <w:lvlText w:val="%2"/>
      <w:lvlJc w:val="left"/>
      <w:pPr>
        <w:ind w:left="17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70223932">
      <w:start w:val="1"/>
      <w:numFmt w:val="lowerRoman"/>
      <w:lvlText w:val="%3"/>
      <w:lvlJc w:val="left"/>
      <w:pPr>
        <w:ind w:left="24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65A7252">
      <w:start w:val="1"/>
      <w:numFmt w:val="decimal"/>
      <w:lvlText w:val="%4"/>
      <w:lvlJc w:val="left"/>
      <w:pPr>
        <w:ind w:left="31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0520B1E">
      <w:start w:val="1"/>
      <w:numFmt w:val="lowerLetter"/>
      <w:lvlText w:val="%5"/>
      <w:lvlJc w:val="left"/>
      <w:pPr>
        <w:ind w:left="39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2BE388C">
      <w:start w:val="1"/>
      <w:numFmt w:val="lowerRoman"/>
      <w:lvlText w:val="%6"/>
      <w:lvlJc w:val="left"/>
      <w:pPr>
        <w:ind w:left="46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7167DFE">
      <w:start w:val="1"/>
      <w:numFmt w:val="decimal"/>
      <w:lvlText w:val="%7"/>
      <w:lvlJc w:val="left"/>
      <w:pPr>
        <w:ind w:left="53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0A6C4054">
      <w:start w:val="1"/>
      <w:numFmt w:val="lowerLetter"/>
      <w:lvlText w:val="%8"/>
      <w:lvlJc w:val="left"/>
      <w:pPr>
        <w:ind w:left="60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F92D298">
      <w:start w:val="1"/>
      <w:numFmt w:val="lowerRoman"/>
      <w:lvlText w:val="%9"/>
      <w:lvlJc w:val="left"/>
      <w:pPr>
        <w:ind w:left="67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1804935"/>
    <w:multiLevelType w:val="hybridMultilevel"/>
    <w:tmpl w:val="631C8FB6"/>
    <w:lvl w:ilvl="0" w:tplc="B2642D6C">
      <w:start w:val="1"/>
      <w:numFmt w:val="bullet"/>
      <w:lvlText w:val="-"/>
      <w:lvlJc w:val="left"/>
      <w:pPr>
        <w:ind w:left="975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5EC89F6">
      <w:start w:val="1"/>
      <w:numFmt w:val="bullet"/>
      <w:lvlText w:val="o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A341C80">
      <w:start w:val="1"/>
      <w:numFmt w:val="bullet"/>
      <w:lvlText w:val="▪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BEAC1E">
      <w:start w:val="1"/>
      <w:numFmt w:val="bullet"/>
      <w:lvlText w:val="•"/>
      <w:lvlJc w:val="left"/>
      <w:pPr>
        <w:ind w:left="28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2D67492">
      <w:start w:val="1"/>
      <w:numFmt w:val="bullet"/>
      <w:lvlText w:val="o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CF08A22">
      <w:start w:val="1"/>
      <w:numFmt w:val="bullet"/>
      <w:lvlText w:val="▪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E43294">
      <w:start w:val="1"/>
      <w:numFmt w:val="bullet"/>
      <w:lvlText w:val="•"/>
      <w:lvlJc w:val="left"/>
      <w:pPr>
        <w:ind w:left="50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765C78">
      <w:start w:val="1"/>
      <w:numFmt w:val="bullet"/>
      <w:lvlText w:val="o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0E44D5E">
      <w:start w:val="1"/>
      <w:numFmt w:val="bullet"/>
      <w:lvlText w:val="▪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29D714B"/>
    <w:multiLevelType w:val="hybridMultilevel"/>
    <w:tmpl w:val="1B9A34D0"/>
    <w:lvl w:ilvl="0" w:tplc="877AE516">
      <w:start w:val="1"/>
      <w:numFmt w:val="decimal"/>
      <w:lvlText w:val="%1."/>
      <w:lvlJc w:val="left"/>
      <w:pPr>
        <w:ind w:left="12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1003712">
      <w:start w:val="1"/>
      <w:numFmt w:val="lowerLetter"/>
      <w:lvlText w:val="%2"/>
      <w:lvlJc w:val="left"/>
      <w:pPr>
        <w:ind w:left="18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AE6FE26">
      <w:start w:val="1"/>
      <w:numFmt w:val="lowerRoman"/>
      <w:lvlText w:val="%3"/>
      <w:lvlJc w:val="left"/>
      <w:pPr>
        <w:ind w:left="25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94C677C">
      <w:start w:val="1"/>
      <w:numFmt w:val="decimal"/>
      <w:lvlText w:val="%4"/>
      <w:lvlJc w:val="left"/>
      <w:pPr>
        <w:ind w:left="331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084F8F8">
      <w:start w:val="1"/>
      <w:numFmt w:val="lowerLetter"/>
      <w:lvlText w:val="%5"/>
      <w:lvlJc w:val="left"/>
      <w:pPr>
        <w:ind w:left="40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61EA970">
      <w:start w:val="1"/>
      <w:numFmt w:val="lowerRoman"/>
      <w:lvlText w:val="%6"/>
      <w:lvlJc w:val="left"/>
      <w:pPr>
        <w:ind w:left="475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15A7ABA">
      <w:start w:val="1"/>
      <w:numFmt w:val="decimal"/>
      <w:lvlText w:val="%7"/>
      <w:lvlJc w:val="left"/>
      <w:pPr>
        <w:ind w:left="54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11C06E4">
      <w:start w:val="1"/>
      <w:numFmt w:val="lowerLetter"/>
      <w:lvlText w:val="%8"/>
      <w:lvlJc w:val="left"/>
      <w:pPr>
        <w:ind w:left="61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24E3864">
      <w:start w:val="1"/>
      <w:numFmt w:val="lowerRoman"/>
      <w:lvlText w:val="%9"/>
      <w:lvlJc w:val="left"/>
      <w:pPr>
        <w:ind w:left="691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066D31F9"/>
    <w:multiLevelType w:val="hybridMultilevel"/>
    <w:tmpl w:val="6798C50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8D07B9"/>
    <w:multiLevelType w:val="hybridMultilevel"/>
    <w:tmpl w:val="D0C223C0"/>
    <w:lvl w:ilvl="0" w:tplc="F0E29AB8">
      <w:start w:val="1"/>
      <w:numFmt w:val="decimal"/>
      <w:lvlText w:val="%1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24EBB4A">
      <w:start w:val="1"/>
      <w:numFmt w:val="lowerLetter"/>
      <w:lvlText w:val="%2"/>
      <w:lvlJc w:val="left"/>
      <w:pPr>
        <w:ind w:left="1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380CD50">
      <w:start w:val="1"/>
      <w:numFmt w:val="lowerRoman"/>
      <w:lvlText w:val="%3"/>
      <w:lvlJc w:val="left"/>
      <w:pPr>
        <w:ind w:left="2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06686C2">
      <w:start w:val="1"/>
      <w:numFmt w:val="decimal"/>
      <w:lvlText w:val="%4"/>
      <w:lvlJc w:val="left"/>
      <w:pPr>
        <w:ind w:left="2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2E5902">
      <w:start w:val="1"/>
      <w:numFmt w:val="lowerLetter"/>
      <w:lvlText w:val="%5"/>
      <w:lvlJc w:val="left"/>
      <w:pPr>
        <w:ind w:left="3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8C35A4">
      <w:start w:val="1"/>
      <w:numFmt w:val="lowerRoman"/>
      <w:lvlText w:val="%6"/>
      <w:lvlJc w:val="left"/>
      <w:pPr>
        <w:ind w:left="4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B56E216">
      <w:start w:val="1"/>
      <w:numFmt w:val="decimal"/>
      <w:lvlText w:val="%7"/>
      <w:lvlJc w:val="left"/>
      <w:pPr>
        <w:ind w:left="4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3E84D92">
      <w:start w:val="1"/>
      <w:numFmt w:val="lowerLetter"/>
      <w:lvlText w:val="%8"/>
      <w:lvlJc w:val="left"/>
      <w:pPr>
        <w:ind w:left="5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BA8492A">
      <w:start w:val="1"/>
      <w:numFmt w:val="lowerRoman"/>
      <w:lvlText w:val="%9"/>
      <w:lvlJc w:val="left"/>
      <w:pPr>
        <w:ind w:left="64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08491BF9"/>
    <w:multiLevelType w:val="hybridMultilevel"/>
    <w:tmpl w:val="A73AE986"/>
    <w:lvl w:ilvl="0" w:tplc="5D2AA462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736AC32">
      <w:start w:val="1"/>
      <w:numFmt w:val="lowerLetter"/>
      <w:lvlText w:val="%2"/>
      <w:lvlJc w:val="left"/>
      <w:pPr>
        <w:ind w:left="15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8E29E82">
      <w:start w:val="1"/>
      <w:numFmt w:val="lowerRoman"/>
      <w:lvlText w:val="%3"/>
      <w:lvlJc w:val="left"/>
      <w:pPr>
        <w:ind w:left="22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400AA12">
      <w:start w:val="1"/>
      <w:numFmt w:val="decimal"/>
      <w:lvlText w:val="%4"/>
      <w:lvlJc w:val="left"/>
      <w:pPr>
        <w:ind w:left="29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BC2CDE0">
      <w:start w:val="1"/>
      <w:numFmt w:val="lowerLetter"/>
      <w:lvlText w:val="%5"/>
      <w:lvlJc w:val="left"/>
      <w:pPr>
        <w:ind w:left="3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CCEED80">
      <w:start w:val="1"/>
      <w:numFmt w:val="lowerRoman"/>
      <w:lvlText w:val="%6"/>
      <w:lvlJc w:val="left"/>
      <w:pPr>
        <w:ind w:left="44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76CD7B8">
      <w:start w:val="1"/>
      <w:numFmt w:val="decimal"/>
      <w:lvlText w:val="%7"/>
      <w:lvlJc w:val="left"/>
      <w:pPr>
        <w:ind w:left="51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DA47AE">
      <w:start w:val="1"/>
      <w:numFmt w:val="lowerLetter"/>
      <w:lvlText w:val="%8"/>
      <w:lvlJc w:val="left"/>
      <w:pPr>
        <w:ind w:left="58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7DC626C">
      <w:start w:val="1"/>
      <w:numFmt w:val="lowerRoman"/>
      <w:lvlText w:val="%9"/>
      <w:lvlJc w:val="left"/>
      <w:pPr>
        <w:ind w:left="65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0AAC21E9"/>
    <w:multiLevelType w:val="hybridMultilevel"/>
    <w:tmpl w:val="5882D1DE"/>
    <w:lvl w:ilvl="0" w:tplc="BB1CC46E">
      <w:start w:val="1"/>
      <w:numFmt w:val="decimal"/>
      <w:lvlText w:val="%1."/>
      <w:lvlJc w:val="left"/>
      <w:pPr>
        <w:ind w:left="89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27653E0">
      <w:start w:val="1"/>
      <w:numFmt w:val="decimal"/>
      <w:lvlText w:val="%2)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C46A504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4D6D78A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F12EB4E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F6CB640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7607F0E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8DC2B6E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426FA5E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0CE42AC6"/>
    <w:multiLevelType w:val="hybridMultilevel"/>
    <w:tmpl w:val="4532F4BE"/>
    <w:lvl w:ilvl="0" w:tplc="8F88EF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F5276"/>
    <w:multiLevelType w:val="hybridMultilevel"/>
    <w:tmpl w:val="9560F3CC"/>
    <w:lvl w:ilvl="0" w:tplc="79369058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DEE80A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FBAB2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12D918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D2EC5F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CBC0CF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FD25A3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20425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F04902C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0E3E165F"/>
    <w:multiLevelType w:val="hybridMultilevel"/>
    <w:tmpl w:val="2E9A1F80"/>
    <w:lvl w:ilvl="0" w:tplc="8F6C84F2">
      <w:start w:val="1"/>
      <w:numFmt w:val="decimal"/>
      <w:lvlText w:val="%1."/>
      <w:lvlJc w:val="left"/>
      <w:pPr>
        <w:ind w:left="9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15C7706">
      <w:start w:val="1"/>
      <w:numFmt w:val="decimal"/>
      <w:lvlText w:val="%2)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9D419F4">
      <w:start w:val="1"/>
      <w:numFmt w:val="lowerLetter"/>
      <w:lvlText w:val="%3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76A7712">
      <w:start w:val="1"/>
      <w:numFmt w:val="decimal"/>
      <w:lvlText w:val="%4"/>
      <w:lvlJc w:val="left"/>
      <w:pPr>
        <w:ind w:left="164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7080C98">
      <w:start w:val="1"/>
      <w:numFmt w:val="lowerLetter"/>
      <w:lvlText w:val="%5"/>
      <w:lvlJc w:val="left"/>
      <w:pPr>
        <w:ind w:left="236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EB05F40">
      <w:start w:val="1"/>
      <w:numFmt w:val="lowerRoman"/>
      <w:lvlText w:val="%6"/>
      <w:lvlJc w:val="left"/>
      <w:pPr>
        <w:ind w:left="308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E7EBC6E">
      <w:start w:val="1"/>
      <w:numFmt w:val="decimal"/>
      <w:lvlText w:val="%7"/>
      <w:lvlJc w:val="left"/>
      <w:pPr>
        <w:ind w:left="380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1D45A90">
      <w:start w:val="1"/>
      <w:numFmt w:val="lowerLetter"/>
      <w:lvlText w:val="%8"/>
      <w:lvlJc w:val="left"/>
      <w:pPr>
        <w:ind w:left="452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2EC5AC2">
      <w:start w:val="1"/>
      <w:numFmt w:val="lowerRoman"/>
      <w:lvlText w:val="%9"/>
      <w:lvlJc w:val="left"/>
      <w:pPr>
        <w:ind w:left="524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0F0A22C5"/>
    <w:multiLevelType w:val="hybridMultilevel"/>
    <w:tmpl w:val="964EB35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14D7059"/>
    <w:multiLevelType w:val="hybridMultilevel"/>
    <w:tmpl w:val="0F7E9AB6"/>
    <w:lvl w:ilvl="0" w:tplc="BD68F0B0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52AF0A4">
      <w:start w:val="1"/>
      <w:numFmt w:val="lowerLetter"/>
      <w:lvlText w:val="%2"/>
      <w:lvlJc w:val="left"/>
      <w:pPr>
        <w:ind w:left="17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F00C3C8">
      <w:start w:val="1"/>
      <w:numFmt w:val="lowerRoman"/>
      <w:lvlText w:val="%3"/>
      <w:lvlJc w:val="left"/>
      <w:pPr>
        <w:ind w:left="24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0C861FA">
      <w:start w:val="1"/>
      <w:numFmt w:val="decimal"/>
      <w:lvlText w:val="%4"/>
      <w:lvlJc w:val="left"/>
      <w:pPr>
        <w:ind w:left="31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0966B28">
      <w:start w:val="1"/>
      <w:numFmt w:val="lowerLetter"/>
      <w:lvlText w:val="%5"/>
      <w:lvlJc w:val="left"/>
      <w:pPr>
        <w:ind w:left="38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1BE812C">
      <w:start w:val="1"/>
      <w:numFmt w:val="lowerRoman"/>
      <w:lvlText w:val="%6"/>
      <w:lvlJc w:val="left"/>
      <w:pPr>
        <w:ind w:left="46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2543BEA">
      <w:start w:val="1"/>
      <w:numFmt w:val="decimal"/>
      <w:lvlText w:val="%7"/>
      <w:lvlJc w:val="left"/>
      <w:pPr>
        <w:ind w:left="53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722F61C">
      <w:start w:val="1"/>
      <w:numFmt w:val="lowerLetter"/>
      <w:lvlText w:val="%8"/>
      <w:lvlJc w:val="left"/>
      <w:pPr>
        <w:ind w:left="60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0165CE8">
      <w:start w:val="1"/>
      <w:numFmt w:val="lowerRoman"/>
      <w:lvlText w:val="%9"/>
      <w:lvlJc w:val="left"/>
      <w:pPr>
        <w:ind w:left="67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12725BF9"/>
    <w:multiLevelType w:val="hybridMultilevel"/>
    <w:tmpl w:val="37728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5233"/>
    <w:multiLevelType w:val="hybridMultilevel"/>
    <w:tmpl w:val="72F489CE"/>
    <w:lvl w:ilvl="0" w:tplc="19982BF6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C16CC04">
      <w:start w:val="1"/>
      <w:numFmt w:val="lowerLetter"/>
      <w:lvlText w:val="%2"/>
      <w:lvlJc w:val="left"/>
      <w:pPr>
        <w:ind w:left="16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E64D0E2">
      <w:start w:val="1"/>
      <w:numFmt w:val="lowerRoman"/>
      <w:lvlText w:val="%3"/>
      <w:lvlJc w:val="left"/>
      <w:pPr>
        <w:ind w:left="24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4366942">
      <w:start w:val="1"/>
      <w:numFmt w:val="decimal"/>
      <w:lvlText w:val="%4"/>
      <w:lvlJc w:val="left"/>
      <w:pPr>
        <w:ind w:left="31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9200B92">
      <w:start w:val="1"/>
      <w:numFmt w:val="lowerLetter"/>
      <w:lvlText w:val="%5"/>
      <w:lvlJc w:val="left"/>
      <w:pPr>
        <w:ind w:left="38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298A1DC">
      <w:start w:val="1"/>
      <w:numFmt w:val="lowerRoman"/>
      <w:lvlText w:val="%6"/>
      <w:lvlJc w:val="left"/>
      <w:pPr>
        <w:ind w:left="45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A384724">
      <w:start w:val="1"/>
      <w:numFmt w:val="decimal"/>
      <w:lvlText w:val="%7"/>
      <w:lvlJc w:val="left"/>
      <w:pPr>
        <w:ind w:left="52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BF6B8C8">
      <w:start w:val="1"/>
      <w:numFmt w:val="lowerLetter"/>
      <w:lvlText w:val="%8"/>
      <w:lvlJc w:val="left"/>
      <w:pPr>
        <w:ind w:left="60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078455C">
      <w:start w:val="1"/>
      <w:numFmt w:val="lowerRoman"/>
      <w:lvlText w:val="%9"/>
      <w:lvlJc w:val="left"/>
      <w:pPr>
        <w:ind w:left="6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167A766F"/>
    <w:multiLevelType w:val="hybridMultilevel"/>
    <w:tmpl w:val="B234E5FA"/>
    <w:lvl w:ilvl="0" w:tplc="3C8C5A84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3721CD4">
      <w:start w:val="1"/>
      <w:numFmt w:val="lowerLetter"/>
      <w:lvlText w:val="%2"/>
      <w:lvlJc w:val="left"/>
      <w:pPr>
        <w:ind w:left="1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5C2B0E8">
      <w:start w:val="1"/>
      <w:numFmt w:val="lowerRoman"/>
      <w:lvlText w:val="%3"/>
      <w:lvlJc w:val="left"/>
      <w:pPr>
        <w:ind w:left="2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40E46A">
      <w:start w:val="1"/>
      <w:numFmt w:val="decimal"/>
      <w:lvlText w:val="%4"/>
      <w:lvlJc w:val="left"/>
      <w:pPr>
        <w:ind w:left="29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5E1DB6">
      <w:start w:val="1"/>
      <w:numFmt w:val="lowerLetter"/>
      <w:lvlText w:val="%5"/>
      <w:lvlJc w:val="left"/>
      <w:pPr>
        <w:ind w:left="3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8D4BFFE">
      <w:start w:val="1"/>
      <w:numFmt w:val="lowerRoman"/>
      <w:lvlText w:val="%6"/>
      <w:lvlJc w:val="left"/>
      <w:pPr>
        <w:ind w:left="4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E221A2">
      <w:start w:val="1"/>
      <w:numFmt w:val="decimal"/>
      <w:lvlText w:val="%7"/>
      <w:lvlJc w:val="left"/>
      <w:pPr>
        <w:ind w:left="51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5DCF1D4">
      <w:start w:val="1"/>
      <w:numFmt w:val="lowerLetter"/>
      <w:lvlText w:val="%8"/>
      <w:lvlJc w:val="left"/>
      <w:pPr>
        <w:ind w:left="58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A4A9560">
      <w:start w:val="1"/>
      <w:numFmt w:val="lowerRoman"/>
      <w:lvlText w:val="%9"/>
      <w:lvlJc w:val="left"/>
      <w:pPr>
        <w:ind w:left="65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167E1EB8"/>
    <w:multiLevelType w:val="hybridMultilevel"/>
    <w:tmpl w:val="6C7A1BFA"/>
    <w:lvl w:ilvl="0" w:tplc="C622B480">
      <w:start w:val="1"/>
      <w:numFmt w:val="lowerLetter"/>
      <w:lvlText w:val="%1)"/>
      <w:lvlJc w:val="left"/>
      <w:pPr>
        <w:ind w:left="210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02A634E">
      <w:start w:val="1"/>
      <w:numFmt w:val="lowerLetter"/>
      <w:lvlText w:val="%2"/>
      <w:lvlJc w:val="left"/>
      <w:pPr>
        <w:ind w:left="192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13653A4">
      <w:start w:val="1"/>
      <w:numFmt w:val="lowerRoman"/>
      <w:lvlText w:val="%3"/>
      <w:lvlJc w:val="left"/>
      <w:pPr>
        <w:ind w:left="26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62F904">
      <w:start w:val="1"/>
      <w:numFmt w:val="decimal"/>
      <w:lvlText w:val="%4"/>
      <w:lvlJc w:val="left"/>
      <w:pPr>
        <w:ind w:left="336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254D288">
      <w:start w:val="1"/>
      <w:numFmt w:val="lowerLetter"/>
      <w:lvlText w:val="%5"/>
      <w:lvlJc w:val="left"/>
      <w:pPr>
        <w:ind w:left="408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196DA94">
      <w:start w:val="1"/>
      <w:numFmt w:val="lowerRoman"/>
      <w:lvlText w:val="%6"/>
      <w:lvlJc w:val="left"/>
      <w:pPr>
        <w:ind w:left="48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E5E03DE">
      <w:start w:val="1"/>
      <w:numFmt w:val="decimal"/>
      <w:lvlText w:val="%7"/>
      <w:lvlJc w:val="left"/>
      <w:pPr>
        <w:ind w:left="552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66619C6">
      <w:start w:val="1"/>
      <w:numFmt w:val="lowerLetter"/>
      <w:lvlText w:val="%8"/>
      <w:lvlJc w:val="left"/>
      <w:pPr>
        <w:ind w:left="62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3CE1776">
      <w:start w:val="1"/>
      <w:numFmt w:val="lowerRoman"/>
      <w:lvlText w:val="%9"/>
      <w:lvlJc w:val="left"/>
      <w:pPr>
        <w:ind w:left="696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19D5264C"/>
    <w:multiLevelType w:val="hybridMultilevel"/>
    <w:tmpl w:val="C0BC7940"/>
    <w:lvl w:ilvl="0" w:tplc="23387192">
      <w:start w:val="1"/>
      <w:numFmt w:val="decimal"/>
      <w:lvlText w:val="%1)"/>
      <w:lvlJc w:val="left"/>
      <w:pPr>
        <w:ind w:left="5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5E4EB2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D703C3E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AB8F09A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BA0327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8E457E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066DA64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DDA65B2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57AB9F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1BCE5CED"/>
    <w:multiLevelType w:val="hybridMultilevel"/>
    <w:tmpl w:val="AF8C234C"/>
    <w:lvl w:ilvl="0" w:tplc="D0F866D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C2736F9"/>
    <w:multiLevelType w:val="hybridMultilevel"/>
    <w:tmpl w:val="3A8ECEA8"/>
    <w:lvl w:ilvl="0" w:tplc="80C80370">
      <w:start w:val="1"/>
      <w:numFmt w:val="decimal"/>
      <w:lvlText w:val="%1."/>
      <w:lvlJc w:val="left"/>
      <w:pPr>
        <w:ind w:left="12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104B47E">
      <w:start w:val="1"/>
      <w:numFmt w:val="decimal"/>
      <w:lvlText w:val="%2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D743D18">
      <w:start w:val="1"/>
      <w:numFmt w:val="lowerRoman"/>
      <w:lvlText w:val="%3"/>
      <w:lvlJc w:val="left"/>
      <w:pPr>
        <w:ind w:left="18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6DE712C">
      <w:start w:val="1"/>
      <w:numFmt w:val="decimal"/>
      <w:lvlText w:val="%4"/>
      <w:lvlJc w:val="left"/>
      <w:pPr>
        <w:ind w:left="26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2005EB8">
      <w:start w:val="1"/>
      <w:numFmt w:val="lowerLetter"/>
      <w:lvlText w:val="%5"/>
      <w:lvlJc w:val="left"/>
      <w:pPr>
        <w:ind w:left="33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0F8D184">
      <w:start w:val="1"/>
      <w:numFmt w:val="lowerRoman"/>
      <w:lvlText w:val="%6"/>
      <w:lvlJc w:val="left"/>
      <w:pPr>
        <w:ind w:left="40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3684C62">
      <w:start w:val="1"/>
      <w:numFmt w:val="decimal"/>
      <w:lvlText w:val="%7"/>
      <w:lvlJc w:val="left"/>
      <w:pPr>
        <w:ind w:left="47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00E3E1A">
      <w:start w:val="1"/>
      <w:numFmt w:val="lowerLetter"/>
      <w:lvlText w:val="%8"/>
      <w:lvlJc w:val="left"/>
      <w:pPr>
        <w:ind w:left="54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2484D36">
      <w:start w:val="1"/>
      <w:numFmt w:val="lowerRoman"/>
      <w:lvlText w:val="%9"/>
      <w:lvlJc w:val="left"/>
      <w:pPr>
        <w:ind w:left="62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1C61671C"/>
    <w:multiLevelType w:val="hybridMultilevel"/>
    <w:tmpl w:val="BCAA5C6A"/>
    <w:lvl w:ilvl="0" w:tplc="A1CC7F22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3DAD5BA">
      <w:start w:val="1"/>
      <w:numFmt w:val="lowerLetter"/>
      <w:lvlText w:val="%2"/>
      <w:lvlJc w:val="left"/>
      <w:pPr>
        <w:ind w:left="17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9C4D5FE">
      <w:start w:val="1"/>
      <w:numFmt w:val="lowerRoman"/>
      <w:lvlText w:val="%3"/>
      <w:lvlJc w:val="left"/>
      <w:pPr>
        <w:ind w:left="24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72E9BA0">
      <w:start w:val="1"/>
      <w:numFmt w:val="decimal"/>
      <w:lvlText w:val="%4"/>
      <w:lvlJc w:val="left"/>
      <w:pPr>
        <w:ind w:left="31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58E1EFE">
      <w:start w:val="1"/>
      <w:numFmt w:val="lowerLetter"/>
      <w:lvlText w:val="%5"/>
      <w:lvlJc w:val="left"/>
      <w:pPr>
        <w:ind w:left="38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C625CC8">
      <w:start w:val="1"/>
      <w:numFmt w:val="lowerRoman"/>
      <w:lvlText w:val="%6"/>
      <w:lvlJc w:val="left"/>
      <w:pPr>
        <w:ind w:left="45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A3A6C38">
      <w:start w:val="1"/>
      <w:numFmt w:val="decimal"/>
      <w:lvlText w:val="%7"/>
      <w:lvlJc w:val="left"/>
      <w:pPr>
        <w:ind w:left="53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D4855BA">
      <w:start w:val="1"/>
      <w:numFmt w:val="lowerLetter"/>
      <w:lvlText w:val="%8"/>
      <w:lvlJc w:val="left"/>
      <w:pPr>
        <w:ind w:left="60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76CB64">
      <w:start w:val="1"/>
      <w:numFmt w:val="lowerRoman"/>
      <w:lvlText w:val="%9"/>
      <w:lvlJc w:val="left"/>
      <w:pPr>
        <w:ind w:left="67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1E7076B6"/>
    <w:multiLevelType w:val="hybridMultilevel"/>
    <w:tmpl w:val="FC422DF2"/>
    <w:lvl w:ilvl="0" w:tplc="F6A0DD0C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B961D06">
      <w:start w:val="1"/>
      <w:numFmt w:val="lowerLetter"/>
      <w:lvlText w:val="%2"/>
      <w:lvlJc w:val="left"/>
      <w:pPr>
        <w:ind w:left="18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6881FC6">
      <w:start w:val="1"/>
      <w:numFmt w:val="lowerRoman"/>
      <w:lvlText w:val="%3"/>
      <w:lvlJc w:val="left"/>
      <w:pPr>
        <w:ind w:left="25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FDC25D0">
      <w:start w:val="1"/>
      <w:numFmt w:val="decimal"/>
      <w:lvlText w:val="%4"/>
      <w:lvlJc w:val="left"/>
      <w:pPr>
        <w:ind w:left="329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BB69F4C">
      <w:start w:val="1"/>
      <w:numFmt w:val="lowerLetter"/>
      <w:lvlText w:val="%5"/>
      <w:lvlJc w:val="left"/>
      <w:pPr>
        <w:ind w:left="401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FB043D0">
      <w:start w:val="1"/>
      <w:numFmt w:val="lowerRoman"/>
      <w:lvlText w:val="%6"/>
      <w:lvlJc w:val="left"/>
      <w:pPr>
        <w:ind w:left="47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C24C6B0">
      <w:start w:val="1"/>
      <w:numFmt w:val="decimal"/>
      <w:lvlText w:val="%7"/>
      <w:lvlJc w:val="left"/>
      <w:pPr>
        <w:ind w:left="54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254CAF8">
      <w:start w:val="1"/>
      <w:numFmt w:val="lowerLetter"/>
      <w:lvlText w:val="%8"/>
      <w:lvlJc w:val="left"/>
      <w:pPr>
        <w:ind w:left="61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76CDA3A">
      <w:start w:val="1"/>
      <w:numFmt w:val="lowerRoman"/>
      <w:lvlText w:val="%9"/>
      <w:lvlJc w:val="left"/>
      <w:pPr>
        <w:ind w:left="689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259F6F06"/>
    <w:multiLevelType w:val="hybridMultilevel"/>
    <w:tmpl w:val="1884D7E8"/>
    <w:lvl w:ilvl="0" w:tplc="80D637B0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E685684">
      <w:start w:val="1"/>
      <w:numFmt w:val="lowerLetter"/>
      <w:lvlText w:val="%2"/>
      <w:lvlJc w:val="left"/>
      <w:pPr>
        <w:ind w:left="13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AC66D28">
      <w:start w:val="1"/>
      <w:numFmt w:val="lowerRoman"/>
      <w:lvlText w:val="%3"/>
      <w:lvlJc w:val="left"/>
      <w:pPr>
        <w:ind w:left="206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A0423A">
      <w:start w:val="1"/>
      <w:numFmt w:val="decimal"/>
      <w:lvlText w:val="%4"/>
      <w:lvlJc w:val="left"/>
      <w:pPr>
        <w:ind w:left="278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E8B134">
      <w:start w:val="1"/>
      <w:numFmt w:val="lowerLetter"/>
      <w:lvlText w:val="%5"/>
      <w:lvlJc w:val="left"/>
      <w:pPr>
        <w:ind w:left="35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A640748">
      <w:start w:val="1"/>
      <w:numFmt w:val="lowerRoman"/>
      <w:lvlText w:val="%6"/>
      <w:lvlJc w:val="left"/>
      <w:pPr>
        <w:ind w:left="422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54AA9D2">
      <w:start w:val="1"/>
      <w:numFmt w:val="decimal"/>
      <w:lvlText w:val="%7"/>
      <w:lvlJc w:val="left"/>
      <w:pPr>
        <w:ind w:left="494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D54BFEA">
      <w:start w:val="1"/>
      <w:numFmt w:val="lowerLetter"/>
      <w:lvlText w:val="%8"/>
      <w:lvlJc w:val="left"/>
      <w:pPr>
        <w:ind w:left="566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AA0B8B4">
      <w:start w:val="1"/>
      <w:numFmt w:val="lowerRoman"/>
      <w:lvlText w:val="%9"/>
      <w:lvlJc w:val="left"/>
      <w:pPr>
        <w:ind w:left="638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25C81868"/>
    <w:multiLevelType w:val="hybridMultilevel"/>
    <w:tmpl w:val="B9A8E2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FA347D"/>
    <w:multiLevelType w:val="hybridMultilevel"/>
    <w:tmpl w:val="A030EB08"/>
    <w:lvl w:ilvl="0" w:tplc="49780EEE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2CC0E58">
      <w:start w:val="1"/>
      <w:numFmt w:val="decimal"/>
      <w:lvlText w:val="%2)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0508CE8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02085CE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E3ED884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9F65906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BAC14FA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AB636B6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7B0862C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261C46D5"/>
    <w:multiLevelType w:val="hybridMultilevel"/>
    <w:tmpl w:val="4404B760"/>
    <w:lvl w:ilvl="0" w:tplc="501A5A36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B0BC8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9F4764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F1A518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5B2DC6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F12B92E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5004A3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200D90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2F6D0B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266225DF"/>
    <w:multiLevelType w:val="hybridMultilevel"/>
    <w:tmpl w:val="F14206FE"/>
    <w:lvl w:ilvl="0" w:tplc="FFFFFFFF">
      <w:start w:val="1"/>
      <w:numFmt w:val="lowerLetter"/>
      <w:lvlText w:val="%1)"/>
      <w:lvlJc w:val="left"/>
      <w:pPr>
        <w:ind w:left="1572" w:hanging="360"/>
      </w:pPr>
    </w:lvl>
    <w:lvl w:ilvl="1" w:tplc="FFFFFFFF" w:tentative="1">
      <w:start w:val="1"/>
      <w:numFmt w:val="lowerLetter"/>
      <w:lvlText w:val="%2."/>
      <w:lvlJc w:val="left"/>
      <w:pPr>
        <w:ind w:left="2292" w:hanging="360"/>
      </w:pPr>
    </w:lvl>
    <w:lvl w:ilvl="2" w:tplc="FFFFFFFF" w:tentative="1">
      <w:start w:val="1"/>
      <w:numFmt w:val="lowerRoman"/>
      <w:lvlText w:val="%3."/>
      <w:lvlJc w:val="right"/>
      <w:pPr>
        <w:ind w:left="3012" w:hanging="180"/>
      </w:pPr>
    </w:lvl>
    <w:lvl w:ilvl="3" w:tplc="FFFFFFFF" w:tentative="1">
      <w:start w:val="1"/>
      <w:numFmt w:val="decimal"/>
      <w:lvlText w:val="%4."/>
      <w:lvlJc w:val="left"/>
      <w:pPr>
        <w:ind w:left="3732" w:hanging="360"/>
      </w:pPr>
    </w:lvl>
    <w:lvl w:ilvl="4" w:tplc="FFFFFFFF" w:tentative="1">
      <w:start w:val="1"/>
      <w:numFmt w:val="lowerLetter"/>
      <w:lvlText w:val="%5."/>
      <w:lvlJc w:val="left"/>
      <w:pPr>
        <w:ind w:left="4452" w:hanging="360"/>
      </w:pPr>
    </w:lvl>
    <w:lvl w:ilvl="5" w:tplc="FFFFFFFF" w:tentative="1">
      <w:start w:val="1"/>
      <w:numFmt w:val="lowerRoman"/>
      <w:lvlText w:val="%6."/>
      <w:lvlJc w:val="right"/>
      <w:pPr>
        <w:ind w:left="5172" w:hanging="180"/>
      </w:pPr>
    </w:lvl>
    <w:lvl w:ilvl="6" w:tplc="FFFFFFFF" w:tentative="1">
      <w:start w:val="1"/>
      <w:numFmt w:val="decimal"/>
      <w:lvlText w:val="%7."/>
      <w:lvlJc w:val="left"/>
      <w:pPr>
        <w:ind w:left="5892" w:hanging="360"/>
      </w:pPr>
    </w:lvl>
    <w:lvl w:ilvl="7" w:tplc="FFFFFFFF" w:tentative="1">
      <w:start w:val="1"/>
      <w:numFmt w:val="lowerLetter"/>
      <w:lvlText w:val="%8."/>
      <w:lvlJc w:val="left"/>
      <w:pPr>
        <w:ind w:left="6612" w:hanging="360"/>
      </w:pPr>
    </w:lvl>
    <w:lvl w:ilvl="8" w:tplc="FFFFFFFF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7" w15:restartNumberingAfterBreak="0">
    <w:nsid w:val="27912920"/>
    <w:multiLevelType w:val="hybridMultilevel"/>
    <w:tmpl w:val="760C08A8"/>
    <w:lvl w:ilvl="0" w:tplc="4B44C73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65"/>
        </w:tabs>
        <w:ind w:left="-1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55"/>
        </w:tabs>
        <w:ind w:left="5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75"/>
        </w:tabs>
        <w:ind w:left="12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95"/>
        </w:tabs>
        <w:ind w:left="19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15"/>
        </w:tabs>
        <w:ind w:left="27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35"/>
        </w:tabs>
        <w:ind w:left="34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55"/>
        </w:tabs>
        <w:ind w:left="41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75"/>
        </w:tabs>
        <w:ind w:left="4875" w:hanging="180"/>
      </w:pPr>
    </w:lvl>
  </w:abstractNum>
  <w:abstractNum w:abstractNumId="28" w15:restartNumberingAfterBreak="0">
    <w:nsid w:val="2A3E4121"/>
    <w:multiLevelType w:val="hybridMultilevel"/>
    <w:tmpl w:val="AA1C6136"/>
    <w:lvl w:ilvl="0" w:tplc="CB46CF78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7989220">
      <w:start w:val="1"/>
      <w:numFmt w:val="decimal"/>
      <w:lvlText w:val="%2)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E460202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B0322C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CCA4D94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A3E6B7A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D22AD8A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1B0D510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580A43C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2A6D5B8E"/>
    <w:multiLevelType w:val="hybridMultilevel"/>
    <w:tmpl w:val="5798B4F2"/>
    <w:lvl w:ilvl="0" w:tplc="3DE0496E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5A22726">
      <w:start w:val="1"/>
      <w:numFmt w:val="decimal"/>
      <w:lvlText w:val="%2)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152727C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C20EB9E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5AADF1C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6D62942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6FA8F24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AE29D62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1864722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0" w15:restartNumberingAfterBreak="0">
    <w:nsid w:val="2E4B2335"/>
    <w:multiLevelType w:val="hybridMultilevel"/>
    <w:tmpl w:val="A3522734"/>
    <w:lvl w:ilvl="0" w:tplc="4CDE3A64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D22E652">
      <w:start w:val="1"/>
      <w:numFmt w:val="decimal"/>
      <w:lvlText w:val="%2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D1E846E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7CE7C90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ADE4B3A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1B6F032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C4ED220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176EABA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E744EA4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321A4874"/>
    <w:multiLevelType w:val="hybridMultilevel"/>
    <w:tmpl w:val="DD9C3C84"/>
    <w:lvl w:ilvl="0" w:tplc="FFFFFFFF">
      <w:start w:val="5"/>
      <w:numFmt w:val="decimal"/>
      <w:lvlText w:val="%1."/>
      <w:lvlJc w:val="left"/>
      <w:pPr>
        <w:ind w:left="96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15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22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29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6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43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51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58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5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32256767"/>
    <w:multiLevelType w:val="hybridMultilevel"/>
    <w:tmpl w:val="6C86BC7C"/>
    <w:lvl w:ilvl="0" w:tplc="5FACDEAC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09EDD96">
      <w:start w:val="1"/>
      <w:numFmt w:val="decimal"/>
      <w:lvlText w:val="%2)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C9CBC68">
      <w:start w:val="1"/>
      <w:numFmt w:val="lowerRoman"/>
      <w:lvlText w:val="%3"/>
      <w:lvlJc w:val="left"/>
      <w:pPr>
        <w:ind w:left="13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540371A">
      <w:start w:val="1"/>
      <w:numFmt w:val="decimal"/>
      <w:lvlText w:val="%4"/>
      <w:lvlJc w:val="left"/>
      <w:pPr>
        <w:ind w:left="20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77095E0">
      <w:start w:val="1"/>
      <w:numFmt w:val="lowerLetter"/>
      <w:lvlText w:val="%5"/>
      <w:lvlJc w:val="left"/>
      <w:pPr>
        <w:ind w:left="28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EA8E254">
      <w:start w:val="1"/>
      <w:numFmt w:val="lowerRoman"/>
      <w:lvlText w:val="%6"/>
      <w:lvlJc w:val="left"/>
      <w:pPr>
        <w:ind w:left="35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047A10">
      <w:start w:val="1"/>
      <w:numFmt w:val="decimal"/>
      <w:lvlText w:val="%7"/>
      <w:lvlJc w:val="left"/>
      <w:pPr>
        <w:ind w:left="42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548BAFA">
      <w:start w:val="1"/>
      <w:numFmt w:val="lowerLetter"/>
      <w:lvlText w:val="%8"/>
      <w:lvlJc w:val="left"/>
      <w:pPr>
        <w:ind w:left="4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7DA2454">
      <w:start w:val="1"/>
      <w:numFmt w:val="lowerRoman"/>
      <w:lvlText w:val="%9"/>
      <w:lvlJc w:val="left"/>
      <w:pPr>
        <w:ind w:left="56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32774259"/>
    <w:multiLevelType w:val="hybridMultilevel"/>
    <w:tmpl w:val="D6226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3A5D5A"/>
    <w:multiLevelType w:val="hybridMultilevel"/>
    <w:tmpl w:val="20D87168"/>
    <w:lvl w:ilvl="0" w:tplc="36967920">
      <w:start w:val="2"/>
      <w:numFmt w:val="decimal"/>
      <w:lvlText w:val="%1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252FB8A">
      <w:start w:val="1"/>
      <w:numFmt w:val="lowerLetter"/>
      <w:lvlText w:val="%2"/>
      <w:lvlJc w:val="left"/>
      <w:pPr>
        <w:ind w:left="19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3F06278">
      <w:start w:val="1"/>
      <w:numFmt w:val="lowerRoman"/>
      <w:lvlText w:val="%3"/>
      <w:lvlJc w:val="left"/>
      <w:pPr>
        <w:ind w:left="26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0122140">
      <w:start w:val="1"/>
      <w:numFmt w:val="decimal"/>
      <w:lvlText w:val="%4"/>
      <w:lvlJc w:val="left"/>
      <w:pPr>
        <w:ind w:left="34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E86643CE">
      <w:start w:val="1"/>
      <w:numFmt w:val="lowerLetter"/>
      <w:lvlText w:val="%5"/>
      <w:lvlJc w:val="left"/>
      <w:pPr>
        <w:ind w:left="41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96D4E198">
      <w:start w:val="1"/>
      <w:numFmt w:val="lowerRoman"/>
      <w:lvlText w:val="%6"/>
      <w:lvlJc w:val="left"/>
      <w:pPr>
        <w:ind w:left="48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DEA1DC0">
      <w:start w:val="1"/>
      <w:numFmt w:val="decimal"/>
      <w:lvlText w:val="%7"/>
      <w:lvlJc w:val="left"/>
      <w:pPr>
        <w:ind w:left="55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1DE45E4">
      <w:start w:val="1"/>
      <w:numFmt w:val="lowerLetter"/>
      <w:lvlText w:val="%8"/>
      <w:lvlJc w:val="left"/>
      <w:pPr>
        <w:ind w:left="62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C8E0BC52">
      <w:start w:val="1"/>
      <w:numFmt w:val="lowerRoman"/>
      <w:lvlText w:val="%9"/>
      <w:lvlJc w:val="left"/>
      <w:pPr>
        <w:ind w:left="70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35B05F46"/>
    <w:multiLevelType w:val="hybridMultilevel"/>
    <w:tmpl w:val="B106A364"/>
    <w:lvl w:ilvl="0" w:tplc="712AB14A">
      <w:start w:val="1"/>
      <w:numFmt w:val="lowerLetter"/>
      <w:lvlText w:val="%1)"/>
      <w:lvlJc w:val="left"/>
      <w:pPr>
        <w:ind w:left="757" w:hanging="360"/>
      </w:pPr>
    </w:lvl>
    <w:lvl w:ilvl="1" w:tplc="5C6ACB9E">
      <w:start w:val="1"/>
      <w:numFmt w:val="decimal"/>
      <w:lvlText w:val="%2."/>
      <w:lvlJc w:val="left"/>
      <w:pPr>
        <w:ind w:left="1477" w:hanging="360"/>
      </w:pPr>
    </w:lvl>
    <w:lvl w:ilvl="2" w:tplc="04300CF0">
      <w:start w:val="1"/>
      <w:numFmt w:val="decimal"/>
      <w:lvlText w:val="%3)"/>
      <w:lvlJc w:val="left"/>
      <w:pPr>
        <w:ind w:left="2377" w:hanging="360"/>
      </w:pPr>
    </w:lvl>
    <w:lvl w:ilvl="3" w:tplc="0809000F">
      <w:start w:val="1"/>
      <w:numFmt w:val="decimal"/>
      <w:lvlText w:val="%4."/>
      <w:lvlJc w:val="left"/>
      <w:pPr>
        <w:ind w:left="2917" w:hanging="360"/>
      </w:pPr>
    </w:lvl>
    <w:lvl w:ilvl="4" w:tplc="08090019">
      <w:start w:val="1"/>
      <w:numFmt w:val="lowerLetter"/>
      <w:lvlText w:val="%5."/>
      <w:lvlJc w:val="left"/>
      <w:pPr>
        <w:ind w:left="3637" w:hanging="360"/>
      </w:pPr>
    </w:lvl>
    <w:lvl w:ilvl="5" w:tplc="0809001B">
      <w:start w:val="1"/>
      <w:numFmt w:val="lowerRoman"/>
      <w:lvlText w:val="%6."/>
      <w:lvlJc w:val="right"/>
      <w:pPr>
        <w:ind w:left="4357" w:hanging="180"/>
      </w:pPr>
    </w:lvl>
    <w:lvl w:ilvl="6" w:tplc="0809000F">
      <w:start w:val="1"/>
      <w:numFmt w:val="decimal"/>
      <w:lvlText w:val="%7."/>
      <w:lvlJc w:val="left"/>
      <w:pPr>
        <w:ind w:left="5077" w:hanging="360"/>
      </w:pPr>
    </w:lvl>
    <w:lvl w:ilvl="7" w:tplc="08090019">
      <w:start w:val="1"/>
      <w:numFmt w:val="lowerLetter"/>
      <w:lvlText w:val="%8."/>
      <w:lvlJc w:val="left"/>
      <w:pPr>
        <w:ind w:left="5797" w:hanging="360"/>
      </w:pPr>
    </w:lvl>
    <w:lvl w:ilvl="8" w:tplc="0809001B">
      <w:start w:val="1"/>
      <w:numFmt w:val="lowerRoman"/>
      <w:lvlText w:val="%9."/>
      <w:lvlJc w:val="right"/>
      <w:pPr>
        <w:ind w:left="6517" w:hanging="180"/>
      </w:pPr>
    </w:lvl>
  </w:abstractNum>
  <w:abstractNum w:abstractNumId="36" w15:restartNumberingAfterBreak="0">
    <w:nsid w:val="36D4282A"/>
    <w:multiLevelType w:val="hybridMultilevel"/>
    <w:tmpl w:val="3522B198"/>
    <w:lvl w:ilvl="0" w:tplc="AF6A1442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E5AA470">
      <w:start w:val="1"/>
      <w:numFmt w:val="lowerLetter"/>
      <w:lvlText w:val="%2"/>
      <w:lvlJc w:val="left"/>
      <w:pPr>
        <w:ind w:left="16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92E4F38">
      <w:start w:val="1"/>
      <w:numFmt w:val="lowerRoman"/>
      <w:lvlText w:val="%3"/>
      <w:lvlJc w:val="left"/>
      <w:pPr>
        <w:ind w:left="23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9FC4440">
      <w:start w:val="1"/>
      <w:numFmt w:val="decimal"/>
      <w:lvlText w:val="%4"/>
      <w:lvlJc w:val="left"/>
      <w:pPr>
        <w:ind w:left="30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DCA7C84">
      <w:start w:val="1"/>
      <w:numFmt w:val="lowerLetter"/>
      <w:lvlText w:val="%5"/>
      <w:lvlJc w:val="left"/>
      <w:pPr>
        <w:ind w:left="38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D1EAC56">
      <w:start w:val="1"/>
      <w:numFmt w:val="lowerRoman"/>
      <w:lvlText w:val="%6"/>
      <w:lvlJc w:val="left"/>
      <w:pPr>
        <w:ind w:left="45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82A16E8">
      <w:start w:val="1"/>
      <w:numFmt w:val="decimal"/>
      <w:lvlText w:val="%7"/>
      <w:lvlJc w:val="left"/>
      <w:pPr>
        <w:ind w:left="52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F40087E">
      <w:start w:val="1"/>
      <w:numFmt w:val="lowerLetter"/>
      <w:lvlText w:val="%8"/>
      <w:lvlJc w:val="left"/>
      <w:pPr>
        <w:ind w:left="59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9960FB2">
      <w:start w:val="1"/>
      <w:numFmt w:val="lowerRoman"/>
      <w:lvlText w:val="%9"/>
      <w:lvlJc w:val="left"/>
      <w:pPr>
        <w:ind w:left="66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 w15:restartNumberingAfterBreak="0">
    <w:nsid w:val="3ABF7B97"/>
    <w:multiLevelType w:val="hybridMultilevel"/>
    <w:tmpl w:val="B9A8E2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670337"/>
    <w:multiLevelType w:val="hybridMultilevel"/>
    <w:tmpl w:val="E348C50C"/>
    <w:lvl w:ilvl="0" w:tplc="E9FAC69C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68689DE">
      <w:start w:val="1"/>
      <w:numFmt w:val="decimal"/>
      <w:lvlText w:val="%2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AB08EAC">
      <w:start w:val="1"/>
      <w:numFmt w:val="lowerRoman"/>
      <w:lvlText w:val="%3"/>
      <w:lvlJc w:val="left"/>
      <w:pPr>
        <w:ind w:left="19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380890">
      <w:start w:val="1"/>
      <w:numFmt w:val="decimal"/>
      <w:lvlText w:val="%4"/>
      <w:lvlJc w:val="left"/>
      <w:pPr>
        <w:ind w:left="26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9BEB846">
      <w:start w:val="1"/>
      <w:numFmt w:val="lowerLetter"/>
      <w:lvlText w:val="%5"/>
      <w:lvlJc w:val="left"/>
      <w:pPr>
        <w:ind w:left="33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A38C870">
      <w:start w:val="1"/>
      <w:numFmt w:val="lowerRoman"/>
      <w:lvlText w:val="%6"/>
      <w:lvlJc w:val="left"/>
      <w:pPr>
        <w:ind w:left="40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4BCB490">
      <w:start w:val="1"/>
      <w:numFmt w:val="decimal"/>
      <w:lvlText w:val="%7"/>
      <w:lvlJc w:val="left"/>
      <w:pPr>
        <w:ind w:left="48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6D2F50C">
      <w:start w:val="1"/>
      <w:numFmt w:val="lowerLetter"/>
      <w:lvlText w:val="%8"/>
      <w:lvlJc w:val="left"/>
      <w:pPr>
        <w:ind w:left="5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EF2EB5C">
      <w:start w:val="1"/>
      <w:numFmt w:val="lowerRoman"/>
      <w:lvlText w:val="%9"/>
      <w:lvlJc w:val="left"/>
      <w:pPr>
        <w:ind w:left="62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 w15:restartNumberingAfterBreak="0">
    <w:nsid w:val="3CE266AD"/>
    <w:multiLevelType w:val="hybridMultilevel"/>
    <w:tmpl w:val="903A8C76"/>
    <w:lvl w:ilvl="0" w:tplc="29FE46D8">
      <w:start w:val="2"/>
      <w:numFmt w:val="decimal"/>
      <w:lvlText w:val="%1)"/>
      <w:lvlJc w:val="left"/>
      <w:pPr>
        <w:ind w:left="1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E85CA6"/>
    <w:multiLevelType w:val="hybridMultilevel"/>
    <w:tmpl w:val="2E9A20AC"/>
    <w:lvl w:ilvl="0" w:tplc="CD7A6AFE">
      <w:start w:val="2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D7A3198">
      <w:start w:val="1"/>
      <w:numFmt w:val="lowerLetter"/>
      <w:lvlText w:val="%2"/>
      <w:lvlJc w:val="left"/>
      <w:pPr>
        <w:ind w:left="16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260D2AE">
      <w:start w:val="1"/>
      <w:numFmt w:val="lowerRoman"/>
      <w:lvlText w:val="%3"/>
      <w:lvlJc w:val="left"/>
      <w:pPr>
        <w:ind w:left="23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7AEF250">
      <w:start w:val="1"/>
      <w:numFmt w:val="decimal"/>
      <w:lvlText w:val="%4"/>
      <w:lvlJc w:val="left"/>
      <w:pPr>
        <w:ind w:left="31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278520C">
      <w:start w:val="1"/>
      <w:numFmt w:val="lowerLetter"/>
      <w:lvlText w:val="%5"/>
      <w:lvlJc w:val="left"/>
      <w:pPr>
        <w:ind w:left="38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C340F7C">
      <w:start w:val="1"/>
      <w:numFmt w:val="lowerRoman"/>
      <w:lvlText w:val="%6"/>
      <w:lvlJc w:val="left"/>
      <w:pPr>
        <w:ind w:left="45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41E5296">
      <w:start w:val="1"/>
      <w:numFmt w:val="decimal"/>
      <w:lvlText w:val="%7"/>
      <w:lvlJc w:val="left"/>
      <w:pPr>
        <w:ind w:left="52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A2CDE26">
      <w:start w:val="1"/>
      <w:numFmt w:val="lowerLetter"/>
      <w:lvlText w:val="%8"/>
      <w:lvlJc w:val="left"/>
      <w:pPr>
        <w:ind w:left="59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1446F1E">
      <w:start w:val="1"/>
      <w:numFmt w:val="lowerRoman"/>
      <w:lvlText w:val="%9"/>
      <w:lvlJc w:val="left"/>
      <w:pPr>
        <w:ind w:left="67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 w15:restartNumberingAfterBreak="0">
    <w:nsid w:val="41A517C3"/>
    <w:multiLevelType w:val="hybridMultilevel"/>
    <w:tmpl w:val="CCD20CA6"/>
    <w:lvl w:ilvl="0" w:tplc="B2642D6C">
      <w:start w:val="1"/>
      <w:numFmt w:val="bullet"/>
      <w:lvlText w:val="-"/>
      <w:lvlJc w:val="left"/>
      <w:pPr>
        <w:ind w:left="647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42" w15:restartNumberingAfterBreak="0">
    <w:nsid w:val="42BF4EC7"/>
    <w:multiLevelType w:val="hybridMultilevel"/>
    <w:tmpl w:val="FBDE23C2"/>
    <w:lvl w:ilvl="0" w:tplc="15C81C12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5730267C">
      <w:start w:val="1"/>
      <w:numFmt w:val="lowerLetter"/>
      <w:lvlText w:val="%2"/>
      <w:lvlJc w:val="left"/>
      <w:pPr>
        <w:ind w:left="17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4AEC79A">
      <w:start w:val="1"/>
      <w:numFmt w:val="lowerRoman"/>
      <w:lvlText w:val="%3"/>
      <w:lvlJc w:val="left"/>
      <w:pPr>
        <w:ind w:left="24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A3CF082">
      <w:start w:val="1"/>
      <w:numFmt w:val="decimal"/>
      <w:lvlText w:val="%4"/>
      <w:lvlJc w:val="left"/>
      <w:pPr>
        <w:ind w:left="31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AE0DA66">
      <w:start w:val="1"/>
      <w:numFmt w:val="lowerLetter"/>
      <w:lvlText w:val="%5"/>
      <w:lvlJc w:val="left"/>
      <w:pPr>
        <w:ind w:left="38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F8ECFB4">
      <w:start w:val="1"/>
      <w:numFmt w:val="lowerRoman"/>
      <w:lvlText w:val="%6"/>
      <w:lvlJc w:val="left"/>
      <w:pPr>
        <w:ind w:left="45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44A85D8">
      <w:start w:val="1"/>
      <w:numFmt w:val="decimal"/>
      <w:lvlText w:val="%7"/>
      <w:lvlJc w:val="left"/>
      <w:pPr>
        <w:ind w:left="53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19E2686">
      <w:start w:val="1"/>
      <w:numFmt w:val="lowerLetter"/>
      <w:lvlText w:val="%8"/>
      <w:lvlJc w:val="left"/>
      <w:pPr>
        <w:ind w:left="60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5340ADA">
      <w:start w:val="1"/>
      <w:numFmt w:val="lowerRoman"/>
      <w:lvlText w:val="%9"/>
      <w:lvlJc w:val="left"/>
      <w:pPr>
        <w:ind w:left="67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3" w15:restartNumberingAfterBreak="0">
    <w:nsid w:val="446C27FA"/>
    <w:multiLevelType w:val="hybridMultilevel"/>
    <w:tmpl w:val="5DE8E090"/>
    <w:lvl w:ilvl="0" w:tplc="3FA4C7F4">
      <w:start w:val="1"/>
      <w:numFmt w:val="bullet"/>
      <w:suff w:val="space"/>
      <w:lvlText w:val="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44" w15:restartNumberingAfterBreak="0">
    <w:nsid w:val="44A70526"/>
    <w:multiLevelType w:val="hybridMultilevel"/>
    <w:tmpl w:val="AB36AA64"/>
    <w:lvl w:ilvl="0" w:tplc="8F6C84F2">
      <w:start w:val="1"/>
      <w:numFmt w:val="decimal"/>
      <w:lvlText w:val="%1."/>
      <w:lvlJc w:val="left"/>
      <w:pPr>
        <w:ind w:left="1211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702050"/>
    <w:multiLevelType w:val="hybridMultilevel"/>
    <w:tmpl w:val="C902DF1E"/>
    <w:lvl w:ilvl="0" w:tplc="0994F432">
      <w:start w:val="1"/>
      <w:numFmt w:val="decimal"/>
      <w:lvlText w:val="%1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7827446">
      <w:start w:val="1"/>
      <w:numFmt w:val="lowerLetter"/>
      <w:lvlText w:val="%2"/>
      <w:lvlJc w:val="left"/>
      <w:pPr>
        <w:ind w:left="14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504BDFA">
      <w:start w:val="1"/>
      <w:numFmt w:val="lowerRoman"/>
      <w:lvlText w:val="%3"/>
      <w:lvlJc w:val="left"/>
      <w:pPr>
        <w:ind w:left="22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5B0F6B6">
      <w:start w:val="1"/>
      <w:numFmt w:val="decimal"/>
      <w:lvlText w:val="%4"/>
      <w:lvlJc w:val="left"/>
      <w:pPr>
        <w:ind w:left="29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C6CB01A">
      <w:start w:val="1"/>
      <w:numFmt w:val="lowerLetter"/>
      <w:lvlText w:val="%5"/>
      <w:lvlJc w:val="left"/>
      <w:pPr>
        <w:ind w:left="36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5305AA2">
      <w:start w:val="1"/>
      <w:numFmt w:val="lowerRoman"/>
      <w:lvlText w:val="%6"/>
      <w:lvlJc w:val="left"/>
      <w:pPr>
        <w:ind w:left="43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00688C">
      <w:start w:val="1"/>
      <w:numFmt w:val="decimal"/>
      <w:lvlText w:val="%7"/>
      <w:lvlJc w:val="left"/>
      <w:pPr>
        <w:ind w:left="50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5E282B8">
      <w:start w:val="1"/>
      <w:numFmt w:val="lowerLetter"/>
      <w:lvlText w:val="%8"/>
      <w:lvlJc w:val="left"/>
      <w:pPr>
        <w:ind w:left="58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1A0D268">
      <w:start w:val="1"/>
      <w:numFmt w:val="lowerRoman"/>
      <w:lvlText w:val="%9"/>
      <w:lvlJc w:val="left"/>
      <w:pPr>
        <w:ind w:left="65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6" w15:restartNumberingAfterBreak="0">
    <w:nsid w:val="46573684"/>
    <w:multiLevelType w:val="hybridMultilevel"/>
    <w:tmpl w:val="05420F7A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554A7C"/>
    <w:multiLevelType w:val="hybridMultilevel"/>
    <w:tmpl w:val="FCBC71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DA3409"/>
    <w:multiLevelType w:val="hybridMultilevel"/>
    <w:tmpl w:val="2B5E2F04"/>
    <w:lvl w:ilvl="0" w:tplc="FFFFFFFF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1F4E2AC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FFFFFFFF">
      <w:start w:val="1"/>
      <w:numFmt w:val="lowerRoman"/>
      <w:lvlText w:val="%3"/>
      <w:lvlJc w:val="left"/>
      <w:pPr>
        <w:ind w:left="24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31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38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46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53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60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67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9" w15:restartNumberingAfterBreak="0">
    <w:nsid w:val="4B0E2A32"/>
    <w:multiLevelType w:val="hybridMultilevel"/>
    <w:tmpl w:val="19DC70D4"/>
    <w:lvl w:ilvl="0" w:tplc="FEBCFC7E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EC26F7C">
      <w:start w:val="1"/>
      <w:numFmt w:val="lowerLetter"/>
      <w:lvlText w:val="%2"/>
      <w:lvlJc w:val="left"/>
      <w:pPr>
        <w:ind w:left="17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8D85576">
      <w:start w:val="1"/>
      <w:numFmt w:val="lowerRoman"/>
      <w:lvlText w:val="%3"/>
      <w:lvlJc w:val="left"/>
      <w:pPr>
        <w:ind w:left="24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B3E5616">
      <w:start w:val="1"/>
      <w:numFmt w:val="decimal"/>
      <w:lvlText w:val="%4"/>
      <w:lvlJc w:val="left"/>
      <w:pPr>
        <w:ind w:left="31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4ACEE94">
      <w:start w:val="1"/>
      <w:numFmt w:val="lowerLetter"/>
      <w:lvlText w:val="%5"/>
      <w:lvlJc w:val="left"/>
      <w:pPr>
        <w:ind w:left="387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94222D2">
      <w:start w:val="1"/>
      <w:numFmt w:val="lowerRoman"/>
      <w:lvlText w:val="%6"/>
      <w:lvlJc w:val="left"/>
      <w:pPr>
        <w:ind w:left="45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4B29DD2">
      <w:start w:val="1"/>
      <w:numFmt w:val="decimal"/>
      <w:lvlText w:val="%7"/>
      <w:lvlJc w:val="left"/>
      <w:pPr>
        <w:ind w:left="53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6DC49FC">
      <w:start w:val="1"/>
      <w:numFmt w:val="lowerLetter"/>
      <w:lvlText w:val="%8"/>
      <w:lvlJc w:val="left"/>
      <w:pPr>
        <w:ind w:left="603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A0CAE10">
      <w:start w:val="1"/>
      <w:numFmt w:val="lowerRoman"/>
      <w:lvlText w:val="%9"/>
      <w:lvlJc w:val="left"/>
      <w:pPr>
        <w:ind w:left="675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0" w15:restartNumberingAfterBreak="0">
    <w:nsid w:val="4B9011DD"/>
    <w:multiLevelType w:val="hybridMultilevel"/>
    <w:tmpl w:val="F7366D40"/>
    <w:lvl w:ilvl="0" w:tplc="877AD6EA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076025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6D62BB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DA0852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FA79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8965BE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2602D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6EE5746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CBC8B1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1" w15:restartNumberingAfterBreak="0">
    <w:nsid w:val="4C855F25"/>
    <w:multiLevelType w:val="hybridMultilevel"/>
    <w:tmpl w:val="B80E6BA6"/>
    <w:lvl w:ilvl="0" w:tplc="55040244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DC658A6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C0F91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EE04E9A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FA6E07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FECFE5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9FCA22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9883A06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4B6B6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2" w15:restartNumberingAfterBreak="0">
    <w:nsid w:val="4D1F5562"/>
    <w:multiLevelType w:val="hybridMultilevel"/>
    <w:tmpl w:val="ADF89BD8"/>
    <w:lvl w:ilvl="0" w:tplc="D0F866D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357A87"/>
    <w:multiLevelType w:val="hybridMultilevel"/>
    <w:tmpl w:val="CFC0B2E4"/>
    <w:lvl w:ilvl="0" w:tplc="8500EC5A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7984904">
      <w:start w:val="1"/>
      <w:numFmt w:val="decimal"/>
      <w:lvlText w:val="%2"/>
      <w:lvlJc w:val="left"/>
      <w:pPr>
        <w:ind w:left="116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578A004">
      <w:start w:val="1"/>
      <w:numFmt w:val="lowerRoman"/>
      <w:lvlText w:val="%3"/>
      <w:lvlJc w:val="left"/>
      <w:pPr>
        <w:ind w:left="16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88EF5D6">
      <w:start w:val="1"/>
      <w:numFmt w:val="decimal"/>
      <w:lvlText w:val="%4"/>
      <w:lvlJc w:val="left"/>
      <w:pPr>
        <w:ind w:left="23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D8AD07E">
      <w:start w:val="1"/>
      <w:numFmt w:val="lowerLetter"/>
      <w:lvlText w:val="%5"/>
      <w:lvlJc w:val="left"/>
      <w:pPr>
        <w:ind w:left="30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D881FEA">
      <w:start w:val="1"/>
      <w:numFmt w:val="lowerRoman"/>
      <w:lvlText w:val="%6"/>
      <w:lvlJc w:val="left"/>
      <w:pPr>
        <w:ind w:left="38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DDC6EB0">
      <w:start w:val="1"/>
      <w:numFmt w:val="decimal"/>
      <w:lvlText w:val="%7"/>
      <w:lvlJc w:val="left"/>
      <w:pPr>
        <w:ind w:left="45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8FCE6B4">
      <w:start w:val="1"/>
      <w:numFmt w:val="lowerLetter"/>
      <w:lvlText w:val="%8"/>
      <w:lvlJc w:val="left"/>
      <w:pPr>
        <w:ind w:left="52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F92C8F4">
      <w:start w:val="1"/>
      <w:numFmt w:val="lowerRoman"/>
      <w:lvlText w:val="%9"/>
      <w:lvlJc w:val="left"/>
      <w:pPr>
        <w:ind w:left="59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4" w15:restartNumberingAfterBreak="0">
    <w:nsid w:val="4F466E6F"/>
    <w:multiLevelType w:val="hybridMultilevel"/>
    <w:tmpl w:val="BD66719C"/>
    <w:lvl w:ilvl="0" w:tplc="F6002A16">
      <w:start w:val="3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EA22D72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156749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EF2C19A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06EC66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EA4A6C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1D8232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B8AF5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BF0A76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5" w15:restartNumberingAfterBreak="0">
    <w:nsid w:val="5540354C"/>
    <w:multiLevelType w:val="hybridMultilevel"/>
    <w:tmpl w:val="C11CC24E"/>
    <w:lvl w:ilvl="0" w:tplc="21AC3410">
      <w:start w:val="7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F274C2"/>
    <w:multiLevelType w:val="hybridMultilevel"/>
    <w:tmpl w:val="245C26E2"/>
    <w:lvl w:ilvl="0" w:tplc="1A24271E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88057E6">
      <w:start w:val="1"/>
      <w:numFmt w:val="lowerLetter"/>
      <w:lvlText w:val="%2"/>
      <w:lvlJc w:val="left"/>
      <w:pPr>
        <w:ind w:left="18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2B6B9C6">
      <w:start w:val="1"/>
      <w:numFmt w:val="lowerRoman"/>
      <w:lvlText w:val="%3"/>
      <w:lvlJc w:val="left"/>
      <w:pPr>
        <w:ind w:left="25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FEEA5E4">
      <w:start w:val="1"/>
      <w:numFmt w:val="decimal"/>
      <w:lvlText w:val="%4"/>
      <w:lvlJc w:val="left"/>
      <w:pPr>
        <w:ind w:left="32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A3207E4">
      <w:start w:val="1"/>
      <w:numFmt w:val="lowerLetter"/>
      <w:lvlText w:val="%5"/>
      <w:lvlJc w:val="left"/>
      <w:pPr>
        <w:ind w:left="39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2886C16">
      <w:start w:val="1"/>
      <w:numFmt w:val="lowerRoman"/>
      <w:lvlText w:val="%6"/>
      <w:lvlJc w:val="left"/>
      <w:pPr>
        <w:ind w:left="4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7A45DFE">
      <w:start w:val="1"/>
      <w:numFmt w:val="decimal"/>
      <w:lvlText w:val="%7"/>
      <w:lvlJc w:val="left"/>
      <w:pPr>
        <w:ind w:left="54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302CCAA">
      <w:start w:val="1"/>
      <w:numFmt w:val="lowerLetter"/>
      <w:lvlText w:val="%8"/>
      <w:lvlJc w:val="left"/>
      <w:pPr>
        <w:ind w:left="61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CA6932A">
      <w:start w:val="1"/>
      <w:numFmt w:val="lowerRoman"/>
      <w:lvlText w:val="%9"/>
      <w:lvlJc w:val="left"/>
      <w:pPr>
        <w:ind w:left="68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7" w15:restartNumberingAfterBreak="0">
    <w:nsid w:val="56151EB8"/>
    <w:multiLevelType w:val="hybridMultilevel"/>
    <w:tmpl w:val="7972ACDC"/>
    <w:lvl w:ilvl="0" w:tplc="F2B4A950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A18511C">
      <w:start w:val="1"/>
      <w:numFmt w:val="lowerLetter"/>
      <w:lvlText w:val="%2"/>
      <w:lvlJc w:val="left"/>
      <w:pPr>
        <w:ind w:left="12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8DEE884">
      <w:start w:val="1"/>
      <w:numFmt w:val="lowerRoman"/>
      <w:lvlText w:val="%3"/>
      <w:lvlJc w:val="left"/>
      <w:pPr>
        <w:ind w:left="19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6829EB6">
      <w:start w:val="1"/>
      <w:numFmt w:val="decimal"/>
      <w:lvlText w:val="%4"/>
      <w:lvlJc w:val="left"/>
      <w:pPr>
        <w:ind w:left="271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68A92BC">
      <w:start w:val="1"/>
      <w:numFmt w:val="lowerLetter"/>
      <w:lvlText w:val="%5"/>
      <w:lvlJc w:val="left"/>
      <w:pPr>
        <w:ind w:left="343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EAAEC44">
      <w:start w:val="1"/>
      <w:numFmt w:val="lowerRoman"/>
      <w:lvlText w:val="%6"/>
      <w:lvlJc w:val="left"/>
      <w:pPr>
        <w:ind w:left="415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8583EAA">
      <w:start w:val="1"/>
      <w:numFmt w:val="decimal"/>
      <w:lvlText w:val="%7"/>
      <w:lvlJc w:val="left"/>
      <w:pPr>
        <w:ind w:left="487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1AED96C">
      <w:start w:val="1"/>
      <w:numFmt w:val="lowerLetter"/>
      <w:lvlText w:val="%8"/>
      <w:lvlJc w:val="left"/>
      <w:pPr>
        <w:ind w:left="55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4C242B8">
      <w:start w:val="1"/>
      <w:numFmt w:val="lowerRoman"/>
      <w:lvlText w:val="%9"/>
      <w:lvlJc w:val="left"/>
      <w:pPr>
        <w:ind w:left="631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8" w15:restartNumberingAfterBreak="0">
    <w:nsid w:val="563E5344"/>
    <w:multiLevelType w:val="hybridMultilevel"/>
    <w:tmpl w:val="4F60AD70"/>
    <w:lvl w:ilvl="0" w:tplc="D7C43116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C46A99"/>
    <w:multiLevelType w:val="hybridMultilevel"/>
    <w:tmpl w:val="74D225AC"/>
    <w:lvl w:ilvl="0" w:tplc="82B2474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056242"/>
    <w:multiLevelType w:val="hybridMultilevel"/>
    <w:tmpl w:val="7A965A2C"/>
    <w:lvl w:ilvl="0" w:tplc="64A21DFA">
      <w:start w:val="25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CE05AC"/>
    <w:multiLevelType w:val="hybridMultilevel"/>
    <w:tmpl w:val="8640C7D4"/>
    <w:lvl w:ilvl="0" w:tplc="B686CDBC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2AC2E72">
      <w:start w:val="1"/>
      <w:numFmt w:val="lowerLetter"/>
      <w:lvlText w:val="%2"/>
      <w:lvlJc w:val="left"/>
      <w:pPr>
        <w:ind w:left="13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ED276EA">
      <w:start w:val="1"/>
      <w:numFmt w:val="lowerRoman"/>
      <w:lvlText w:val="%3"/>
      <w:lvlJc w:val="left"/>
      <w:pPr>
        <w:ind w:left="20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D2407C4">
      <w:start w:val="1"/>
      <w:numFmt w:val="decimal"/>
      <w:lvlText w:val="%4"/>
      <w:lvlJc w:val="left"/>
      <w:pPr>
        <w:ind w:left="27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B00700A">
      <w:start w:val="1"/>
      <w:numFmt w:val="lowerLetter"/>
      <w:lvlText w:val="%5"/>
      <w:lvlJc w:val="left"/>
      <w:pPr>
        <w:ind w:left="34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EAED67C">
      <w:start w:val="1"/>
      <w:numFmt w:val="lowerRoman"/>
      <w:lvlText w:val="%6"/>
      <w:lvlJc w:val="left"/>
      <w:pPr>
        <w:ind w:left="41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53450BA">
      <w:start w:val="1"/>
      <w:numFmt w:val="decimal"/>
      <w:lvlText w:val="%7"/>
      <w:lvlJc w:val="left"/>
      <w:pPr>
        <w:ind w:left="49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D5E510A">
      <w:start w:val="1"/>
      <w:numFmt w:val="lowerLetter"/>
      <w:lvlText w:val="%8"/>
      <w:lvlJc w:val="left"/>
      <w:pPr>
        <w:ind w:left="56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ABE380C">
      <w:start w:val="1"/>
      <w:numFmt w:val="lowerRoman"/>
      <w:lvlText w:val="%9"/>
      <w:lvlJc w:val="left"/>
      <w:pPr>
        <w:ind w:left="63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2" w15:restartNumberingAfterBreak="0">
    <w:nsid w:val="5D041983"/>
    <w:multiLevelType w:val="hybridMultilevel"/>
    <w:tmpl w:val="C9F2E716"/>
    <w:lvl w:ilvl="0" w:tplc="04150011">
      <w:start w:val="1"/>
      <w:numFmt w:val="decimal"/>
      <w:lvlText w:val="%1)"/>
      <w:lvlJc w:val="left"/>
      <w:pPr>
        <w:ind w:left="1956" w:hanging="360"/>
      </w:pPr>
    </w:lvl>
    <w:lvl w:ilvl="1" w:tplc="04150019" w:tentative="1">
      <w:start w:val="1"/>
      <w:numFmt w:val="lowerLetter"/>
      <w:lvlText w:val="%2."/>
      <w:lvlJc w:val="left"/>
      <w:pPr>
        <w:ind w:left="2676" w:hanging="360"/>
      </w:pPr>
    </w:lvl>
    <w:lvl w:ilvl="2" w:tplc="0415001B" w:tentative="1">
      <w:start w:val="1"/>
      <w:numFmt w:val="lowerRoman"/>
      <w:lvlText w:val="%3."/>
      <w:lvlJc w:val="right"/>
      <w:pPr>
        <w:ind w:left="3396" w:hanging="180"/>
      </w:pPr>
    </w:lvl>
    <w:lvl w:ilvl="3" w:tplc="0415000F" w:tentative="1">
      <w:start w:val="1"/>
      <w:numFmt w:val="decimal"/>
      <w:lvlText w:val="%4."/>
      <w:lvlJc w:val="left"/>
      <w:pPr>
        <w:ind w:left="4116" w:hanging="360"/>
      </w:pPr>
    </w:lvl>
    <w:lvl w:ilvl="4" w:tplc="04150019" w:tentative="1">
      <w:start w:val="1"/>
      <w:numFmt w:val="lowerLetter"/>
      <w:lvlText w:val="%5."/>
      <w:lvlJc w:val="left"/>
      <w:pPr>
        <w:ind w:left="4836" w:hanging="360"/>
      </w:pPr>
    </w:lvl>
    <w:lvl w:ilvl="5" w:tplc="0415001B" w:tentative="1">
      <w:start w:val="1"/>
      <w:numFmt w:val="lowerRoman"/>
      <w:lvlText w:val="%6."/>
      <w:lvlJc w:val="right"/>
      <w:pPr>
        <w:ind w:left="5556" w:hanging="180"/>
      </w:pPr>
    </w:lvl>
    <w:lvl w:ilvl="6" w:tplc="0415000F" w:tentative="1">
      <w:start w:val="1"/>
      <w:numFmt w:val="decimal"/>
      <w:lvlText w:val="%7."/>
      <w:lvlJc w:val="left"/>
      <w:pPr>
        <w:ind w:left="6276" w:hanging="360"/>
      </w:pPr>
    </w:lvl>
    <w:lvl w:ilvl="7" w:tplc="04150019" w:tentative="1">
      <w:start w:val="1"/>
      <w:numFmt w:val="lowerLetter"/>
      <w:lvlText w:val="%8."/>
      <w:lvlJc w:val="left"/>
      <w:pPr>
        <w:ind w:left="6996" w:hanging="360"/>
      </w:pPr>
    </w:lvl>
    <w:lvl w:ilvl="8" w:tplc="0415001B" w:tentative="1">
      <w:start w:val="1"/>
      <w:numFmt w:val="lowerRoman"/>
      <w:lvlText w:val="%9."/>
      <w:lvlJc w:val="right"/>
      <w:pPr>
        <w:ind w:left="7716" w:hanging="180"/>
      </w:pPr>
    </w:lvl>
  </w:abstractNum>
  <w:abstractNum w:abstractNumId="63" w15:restartNumberingAfterBreak="0">
    <w:nsid w:val="5DBC2D55"/>
    <w:multiLevelType w:val="hybridMultilevel"/>
    <w:tmpl w:val="608677BE"/>
    <w:lvl w:ilvl="0" w:tplc="B0C03654">
      <w:start w:val="1"/>
      <w:numFmt w:val="decimal"/>
      <w:lvlText w:val="%1)"/>
      <w:lvlJc w:val="left"/>
      <w:pPr>
        <w:ind w:left="1500" w:hanging="360"/>
      </w:pPr>
    </w:lvl>
    <w:lvl w:ilvl="1" w:tplc="43E4131E">
      <w:start w:val="1"/>
      <w:numFmt w:val="decimal"/>
      <w:lvlText w:val="%2."/>
      <w:lvlJc w:val="left"/>
      <w:pPr>
        <w:ind w:left="1790" w:hanging="71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15095F"/>
    <w:multiLevelType w:val="hybridMultilevel"/>
    <w:tmpl w:val="E3B4FB36"/>
    <w:lvl w:ilvl="0" w:tplc="04150011">
      <w:start w:val="1"/>
      <w:numFmt w:val="decimal"/>
      <w:lvlText w:val="%1)"/>
      <w:lvlJc w:val="left"/>
      <w:pPr>
        <w:ind w:left="1956" w:hanging="360"/>
      </w:pPr>
    </w:lvl>
    <w:lvl w:ilvl="1" w:tplc="04150019" w:tentative="1">
      <w:start w:val="1"/>
      <w:numFmt w:val="lowerLetter"/>
      <w:lvlText w:val="%2."/>
      <w:lvlJc w:val="left"/>
      <w:pPr>
        <w:ind w:left="2676" w:hanging="360"/>
      </w:pPr>
    </w:lvl>
    <w:lvl w:ilvl="2" w:tplc="0415001B" w:tentative="1">
      <w:start w:val="1"/>
      <w:numFmt w:val="lowerRoman"/>
      <w:lvlText w:val="%3."/>
      <w:lvlJc w:val="right"/>
      <w:pPr>
        <w:ind w:left="3396" w:hanging="180"/>
      </w:pPr>
    </w:lvl>
    <w:lvl w:ilvl="3" w:tplc="0415000F" w:tentative="1">
      <w:start w:val="1"/>
      <w:numFmt w:val="decimal"/>
      <w:lvlText w:val="%4."/>
      <w:lvlJc w:val="left"/>
      <w:pPr>
        <w:ind w:left="4116" w:hanging="360"/>
      </w:pPr>
    </w:lvl>
    <w:lvl w:ilvl="4" w:tplc="04150019" w:tentative="1">
      <w:start w:val="1"/>
      <w:numFmt w:val="lowerLetter"/>
      <w:lvlText w:val="%5."/>
      <w:lvlJc w:val="left"/>
      <w:pPr>
        <w:ind w:left="4836" w:hanging="360"/>
      </w:pPr>
    </w:lvl>
    <w:lvl w:ilvl="5" w:tplc="0415001B" w:tentative="1">
      <w:start w:val="1"/>
      <w:numFmt w:val="lowerRoman"/>
      <w:lvlText w:val="%6."/>
      <w:lvlJc w:val="right"/>
      <w:pPr>
        <w:ind w:left="5556" w:hanging="180"/>
      </w:pPr>
    </w:lvl>
    <w:lvl w:ilvl="6" w:tplc="0415000F" w:tentative="1">
      <w:start w:val="1"/>
      <w:numFmt w:val="decimal"/>
      <w:lvlText w:val="%7."/>
      <w:lvlJc w:val="left"/>
      <w:pPr>
        <w:ind w:left="6276" w:hanging="360"/>
      </w:pPr>
    </w:lvl>
    <w:lvl w:ilvl="7" w:tplc="04150019" w:tentative="1">
      <w:start w:val="1"/>
      <w:numFmt w:val="lowerLetter"/>
      <w:lvlText w:val="%8."/>
      <w:lvlJc w:val="left"/>
      <w:pPr>
        <w:ind w:left="6996" w:hanging="360"/>
      </w:pPr>
    </w:lvl>
    <w:lvl w:ilvl="8" w:tplc="0415001B" w:tentative="1">
      <w:start w:val="1"/>
      <w:numFmt w:val="lowerRoman"/>
      <w:lvlText w:val="%9."/>
      <w:lvlJc w:val="right"/>
      <w:pPr>
        <w:ind w:left="7716" w:hanging="180"/>
      </w:pPr>
    </w:lvl>
  </w:abstractNum>
  <w:abstractNum w:abstractNumId="65" w15:restartNumberingAfterBreak="0">
    <w:nsid w:val="5EE53924"/>
    <w:multiLevelType w:val="hybridMultilevel"/>
    <w:tmpl w:val="1C984AEA"/>
    <w:lvl w:ilvl="0" w:tplc="F77022BE">
      <w:start w:val="15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662548"/>
    <w:multiLevelType w:val="hybridMultilevel"/>
    <w:tmpl w:val="E9F01A20"/>
    <w:lvl w:ilvl="0" w:tplc="897E1440">
      <w:start w:val="1"/>
      <w:numFmt w:val="decimal"/>
      <w:lvlText w:val="%1."/>
      <w:lvlJc w:val="left"/>
      <w:pPr>
        <w:ind w:left="9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A703516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28ED570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D90B45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40E626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502FB4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F86525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E68D32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B943F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7" w15:restartNumberingAfterBreak="0">
    <w:nsid w:val="5FC0121C"/>
    <w:multiLevelType w:val="hybridMultilevel"/>
    <w:tmpl w:val="964EB358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63516AA2"/>
    <w:multiLevelType w:val="hybridMultilevel"/>
    <w:tmpl w:val="6C72CB40"/>
    <w:lvl w:ilvl="0" w:tplc="B2642D6C">
      <w:start w:val="1"/>
      <w:numFmt w:val="bullet"/>
      <w:lvlText w:val="-"/>
      <w:lvlJc w:val="left"/>
      <w:pPr>
        <w:ind w:left="647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69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65B21933"/>
    <w:multiLevelType w:val="hybridMultilevel"/>
    <w:tmpl w:val="E43C6A3A"/>
    <w:lvl w:ilvl="0" w:tplc="B0146026">
      <w:start w:val="1"/>
      <w:numFmt w:val="decimal"/>
      <w:lvlText w:val="%1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0AA9140">
      <w:start w:val="1"/>
      <w:numFmt w:val="lowerLetter"/>
      <w:lvlText w:val="%2"/>
      <w:lvlJc w:val="left"/>
      <w:pPr>
        <w:ind w:left="1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C406048">
      <w:start w:val="1"/>
      <w:numFmt w:val="lowerRoman"/>
      <w:lvlText w:val="%3"/>
      <w:lvlJc w:val="left"/>
      <w:pPr>
        <w:ind w:left="2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8C5084">
      <w:start w:val="1"/>
      <w:numFmt w:val="decimal"/>
      <w:lvlText w:val="%4"/>
      <w:lvlJc w:val="left"/>
      <w:pPr>
        <w:ind w:left="2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33A637C">
      <w:start w:val="1"/>
      <w:numFmt w:val="lowerLetter"/>
      <w:lvlText w:val="%5"/>
      <w:lvlJc w:val="left"/>
      <w:pPr>
        <w:ind w:left="3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A3C5AD8">
      <w:start w:val="1"/>
      <w:numFmt w:val="lowerRoman"/>
      <w:lvlText w:val="%6"/>
      <w:lvlJc w:val="left"/>
      <w:pPr>
        <w:ind w:left="4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F581E9A">
      <w:start w:val="1"/>
      <w:numFmt w:val="decimal"/>
      <w:lvlText w:val="%7"/>
      <w:lvlJc w:val="left"/>
      <w:pPr>
        <w:ind w:left="4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1F67E0E">
      <w:start w:val="1"/>
      <w:numFmt w:val="lowerLetter"/>
      <w:lvlText w:val="%8"/>
      <w:lvlJc w:val="left"/>
      <w:pPr>
        <w:ind w:left="5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E3CFC5E">
      <w:start w:val="1"/>
      <w:numFmt w:val="lowerRoman"/>
      <w:lvlText w:val="%9"/>
      <w:lvlJc w:val="left"/>
      <w:pPr>
        <w:ind w:left="64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1" w15:restartNumberingAfterBreak="0">
    <w:nsid w:val="6DF17BB9"/>
    <w:multiLevelType w:val="hybridMultilevel"/>
    <w:tmpl w:val="8FECEF84"/>
    <w:lvl w:ilvl="0" w:tplc="2D50E664">
      <w:start w:val="1"/>
      <w:numFmt w:val="decimal"/>
      <w:lvlText w:val="%1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AE8BD82">
      <w:start w:val="1"/>
      <w:numFmt w:val="lowerLetter"/>
      <w:lvlText w:val="%2"/>
      <w:lvlJc w:val="left"/>
      <w:pPr>
        <w:ind w:left="186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9CC110C">
      <w:start w:val="1"/>
      <w:numFmt w:val="lowerRoman"/>
      <w:lvlText w:val="%3"/>
      <w:lvlJc w:val="left"/>
      <w:pPr>
        <w:ind w:left="25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C406294">
      <w:start w:val="1"/>
      <w:numFmt w:val="decimal"/>
      <w:lvlText w:val="%4"/>
      <w:lvlJc w:val="left"/>
      <w:pPr>
        <w:ind w:left="330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B7CD212">
      <w:start w:val="1"/>
      <w:numFmt w:val="lowerLetter"/>
      <w:lvlText w:val="%5"/>
      <w:lvlJc w:val="left"/>
      <w:pPr>
        <w:ind w:left="40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DE2503C">
      <w:start w:val="1"/>
      <w:numFmt w:val="lowerRoman"/>
      <w:lvlText w:val="%6"/>
      <w:lvlJc w:val="left"/>
      <w:pPr>
        <w:ind w:left="47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522B7DA">
      <w:start w:val="1"/>
      <w:numFmt w:val="decimal"/>
      <w:lvlText w:val="%7"/>
      <w:lvlJc w:val="left"/>
      <w:pPr>
        <w:ind w:left="546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F840948">
      <w:start w:val="1"/>
      <w:numFmt w:val="lowerLetter"/>
      <w:lvlText w:val="%8"/>
      <w:lvlJc w:val="left"/>
      <w:pPr>
        <w:ind w:left="61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09492FA">
      <w:start w:val="1"/>
      <w:numFmt w:val="lowerRoman"/>
      <w:lvlText w:val="%9"/>
      <w:lvlJc w:val="left"/>
      <w:pPr>
        <w:ind w:left="690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2" w15:restartNumberingAfterBreak="0">
    <w:nsid w:val="6E243761"/>
    <w:multiLevelType w:val="hybridMultilevel"/>
    <w:tmpl w:val="52725E3A"/>
    <w:lvl w:ilvl="0" w:tplc="B186F17E">
      <w:start w:val="8"/>
      <w:numFmt w:val="decimal"/>
      <w:suff w:val="nothing"/>
      <w:lvlText w:val="%1."/>
      <w:lvlJc w:val="left"/>
      <w:pPr>
        <w:ind w:left="179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3571BC3"/>
    <w:multiLevelType w:val="hybridMultilevel"/>
    <w:tmpl w:val="D93EBA7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E669BB"/>
    <w:multiLevelType w:val="hybridMultilevel"/>
    <w:tmpl w:val="D8CA6B06"/>
    <w:lvl w:ilvl="0" w:tplc="E9309CB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5469A0"/>
    <w:multiLevelType w:val="hybridMultilevel"/>
    <w:tmpl w:val="3A5AF452"/>
    <w:lvl w:ilvl="0" w:tplc="2578E716">
      <w:start w:val="5"/>
      <w:numFmt w:val="decimal"/>
      <w:lvlText w:val="%1."/>
      <w:lvlJc w:val="left"/>
      <w:pPr>
        <w:ind w:left="96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BEF044">
      <w:start w:val="1"/>
      <w:numFmt w:val="lowerLetter"/>
      <w:lvlText w:val="%2"/>
      <w:lvlJc w:val="left"/>
      <w:pPr>
        <w:ind w:left="15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EECD640">
      <w:start w:val="1"/>
      <w:numFmt w:val="lowerRoman"/>
      <w:lvlText w:val="%3"/>
      <w:lvlJc w:val="left"/>
      <w:pPr>
        <w:ind w:left="22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CB24BCA">
      <w:start w:val="1"/>
      <w:numFmt w:val="decimal"/>
      <w:lvlText w:val="%4"/>
      <w:lvlJc w:val="left"/>
      <w:pPr>
        <w:ind w:left="29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0201AC4">
      <w:start w:val="1"/>
      <w:numFmt w:val="lowerLetter"/>
      <w:lvlText w:val="%5"/>
      <w:lvlJc w:val="left"/>
      <w:pPr>
        <w:ind w:left="36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A0279C">
      <w:start w:val="1"/>
      <w:numFmt w:val="lowerRoman"/>
      <w:lvlText w:val="%6"/>
      <w:lvlJc w:val="left"/>
      <w:pPr>
        <w:ind w:left="43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B04A560">
      <w:start w:val="1"/>
      <w:numFmt w:val="decimal"/>
      <w:lvlText w:val="%7"/>
      <w:lvlJc w:val="left"/>
      <w:pPr>
        <w:ind w:left="51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324BA98">
      <w:start w:val="1"/>
      <w:numFmt w:val="lowerLetter"/>
      <w:lvlText w:val="%8"/>
      <w:lvlJc w:val="left"/>
      <w:pPr>
        <w:ind w:left="58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BFA898C">
      <w:start w:val="1"/>
      <w:numFmt w:val="lowerRoman"/>
      <w:lvlText w:val="%9"/>
      <w:lvlJc w:val="left"/>
      <w:pPr>
        <w:ind w:left="65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6" w15:restartNumberingAfterBreak="0">
    <w:nsid w:val="7996351E"/>
    <w:multiLevelType w:val="hybridMultilevel"/>
    <w:tmpl w:val="0ED09D40"/>
    <w:lvl w:ilvl="0" w:tplc="33883B86">
      <w:start w:val="1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462EF30">
      <w:start w:val="1"/>
      <w:numFmt w:val="lowerLetter"/>
      <w:lvlText w:val="%2"/>
      <w:lvlJc w:val="left"/>
      <w:pPr>
        <w:ind w:left="18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1EA4802">
      <w:start w:val="1"/>
      <w:numFmt w:val="lowerRoman"/>
      <w:lvlText w:val="%3"/>
      <w:lvlJc w:val="left"/>
      <w:pPr>
        <w:ind w:left="259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67059EC">
      <w:start w:val="1"/>
      <w:numFmt w:val="decimal"/>
      <w:lvlText w:val="%4"/>
      <w:lvlJc w:val="left"/>
      <w:pPr>
        <w:ind w:left="331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EA628B2">
      <w:start w:val="1"/>
      <w:numFmt w:val="lowerLetter"/>
      <w:lvlText w:val="%5"/>
      <w:lvlJc w:val="left"/>
      <w:pPr>
        <w:ind w:left="40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1C679AC">
      <w:start w:val="1"/>
      <w:numFmt w:val="lowerRoman"/>
      <w:lvlText w:val="%6"/>
      <w:lvlJc w:val="left"/>
      <w:pPr>
        <w:ind w:left="475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6EAFAD8">
      <w:start w:val="1"/>
      <w:numFmt w:val="decimal"/>
      <w:lvlText w:val="%7"/>
      <w:lvlJc w:val="left"/>
      <w:pPr>
        <w:ind w:left="54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4686ABA">
      <w:start w:val="1"/>
      <w:numFmt w:val="lowerLetter"/>
      <w:lvlText w:val="%8"/>
      <w:lvlJc w:val="left"/>
      <w:pPr>
        <w:ind w:left="619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0507862">
      <w:start w:val="1"/>
      <w:numFmt w:val="lowerRoman"/>
      <w:lvlText w:val="%9"/>
      <w:lvlJc w:val="left"/>
      <w:pPr>
        <w:ind w:left="691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7" w15:restartNumberingAfterBreak="0">
    <w:nsid w:val="7D711D5C"/>
    <w:multiLevelType w:val="hybridMultilevel"/>
    <w:tmpl w:val="106EA12A"/>
    <w:lvl w:ilvl="0" w:tplc="341C79A2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DF16467"/>
    <w:multiLevelType w:val="hybridMultilevel"/>
    <w:tmpl w:val="232E1A12"/>
    <w:lvl w:ilvl="0" w:tplc="9EA81418">
      <w:start w:val="4"/>
      <w:numFmt w:val="decimal"/>
      <w:lvlText w:val="%1.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F323370">
      <w:start w:val="1"/>
      <w:numFmt w:val="decimal"/>
      <w:lvlText w:val="%2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1D45348">
      <w:start w:val="1"/>
      <w:numFmt w:val="lowerRoman"/>
      <w:lvlText w:val="%3"/>
      <w:lvlJc w:val="left"/>
      <w:pPr>
        <w:ind w:left="1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7C06EC6">
      <w:start w:val="1"/>
      <w:numFmt w:val="decimal"/>
      <w:lvlText w:val="%4"/>
      <w:lvlJc w:val="left"/>
      <w:pPr>
        <w:ind w:left="2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EEAE720">
      <w:start w:val="1"/>
      <w:numFmt w:val="lowerLetter"/>
      <w:lvlText w:val="%5"/>
      <w:lvlJc w:val="left"/>
      <w:pPr>
        <w:ind w:left="2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FA3534">
      <w:start w:val="1"/>
      <w:numFmt w:val="lowerRoman"/>
      <w:lvlText w:val="%6"/>
      <w:lvlJc w:val="left"/>
      <w:pPr>
        <w:ind w:left="3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16E2350">
      <w:start w:val="1"/>
      <w:numFmt w:val="decimal"/>
      <w:lvlText w:val="%7"/>
      <w:lvlJc w:val="left"/>
      <w:pPr>
        <w:ind w:left="4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2DCDD98">
      <w:start w:val="1"/>
      <w:numFmt w:val="lowerLetter"/>
      <w:lvlText w:val="%8"/>
      <w:lvlJc w:val="left"/>
      <w:pPr>
        <w:ind w:left="4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865D0E">
      <w:start w:val="1"/>
      <w:numFmt w:val="lowerRoman"/>
      <w:lvlText w:val="%9"/>
      <w:lvlJc w:val="left"/>
      <w:pPr>
        <w:ind w:left="5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9" w15:restartNumberingAfterBreak="0">
    <w:nsid w:val="7E042DCA"/>
    <w:multiLevelType w:val="hybridMultilevel"/>
    <w:tmpl w:val="AEFCA690"/>
    <w:lvl w:ilvl="0" w:tplc="FFFFFFFF">
      <w:start w:val="1"/>
      <w:numFmt w:val="decimal"/>
      <w:suff w:val="space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606957"/>
    <w:multiLevelType w:val="hybridMultilevel"/>
    <w:tmpl w:val="D29AE69A"/>
    <w:lvl w:ilvl="0" w:tplc="62ACCBF2">
      <w:start w:val="1"/>
      <w:numFmt w:val="decimal"/>
      <w:lvlText w:val="%1."/>
      <w:lvlJc w:val="left"/>
      <w:pPr>
        <w:ind w:left="1596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5474154">
    <w:abstractNumId w:val="69"/>
  </w:num>
  <w:num w:numId="2" w16cid:durableId="785924008">
    <w:abstractNumId w:val="0"/>
  </w:num>
  <w:num w:numId="3" w16cid:durableId="13762777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6221271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723866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433935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42595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8119828">
    <w:abstractNumId w:val="44"/>
  </w:num>
  <w:num w:numId="9" w16cid:durableId="191970304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749448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08226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3552220">
    <w:abstractNumId w:val="5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82759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6202040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654510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65380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62279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763579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94028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30539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5918992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878387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306236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723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62956151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223665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841795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3016567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392030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369873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1605751">
    <w:abstractNumId w:val="7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196427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9600610">
    <w:abstractNumId w:val="75"/>
  </w:num>
  <w:num w:numId="34" w16cid:durableId="158860440">
    <w:abstractNumId w:val="2"/>
  </w:num>
  <w:num w:numId="35" w16cid:durableId="20109391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6020045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14904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6998530">
    <w:abstractNumId w:val="10"/>
  </w:num>
  <w:num w:numId="39" w16cid:durableId="10087720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998564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018827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7492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386517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020872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196973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8358483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7576645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37532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817892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2350356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85377677">
    <w:abstractNumId w:val="13"/>
  </w:num>
  <w:num w:numId="52" w16cid:durableId="746683886">
    <w:abstractNumId w:val="62"/>
  </w:num>
  <w:num w:numId="53" w16cid:durableId="2060862113">
    <w:abstractNumId w:val="64"/>
  </w:num>
  <w:num w:numId="54" w16cid:durableId="2080782387">
    <w:abstractNumId w:val="33"/>
  </w:num>
  <w:num w:numId="55" w16cid:durableId="40710820">
    <w:abstractNumId w:val="26"/>
  </w:num>
  <w:num w:numId="56" w16cid:durableId="937177908">
    <w:abstractNumId w:val="10"/>
  </w:num>
  <w:num w:numId="57" w16cid:durableId="1151866721">
    <w:abstractNumId w:val="73"/>
  </w:num>
  <w:num w:numId="58" w16cid:durableId="14384087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428694928">
    <w:abstractNumId w:val="74"/>
  </w:num>
  <w:num w:numId="60" w16cid:durableId="996147255">
    <w:abstractNumId w:val="18"/>
  </w:num>
  <w:num w:numId="61" w16cid:durableId="402413071">
    <w:abstractNumId w:val="39"/>
  </w:num>
  <w:num w:numId="62" w16cid:durableId="1332756552">
    <w:abstractNumId w:val="52"/>
  </w:num>
  <w:num w:numId="63" w16cid:durableId="230193634">
    <w:abstractNumId w:val="79"/>
  </w:num>
  <w:num w:numId="64" w16cid:durableId="1767576058">
    <w:abstractNumId w:val="8"/>
  </w:num>
  <w:num w:numId="65" w16cid:durableId="963316612">
    <w:abstractNumId w:val="59"/>
  </w:num>
  <w:num w:numId="66" w16cid:durableId="1617129255">
    <w:abstractNumId w:val="58"/>
  </w:num>
  <w:num w:numId="67" w16cid:durableId="414858457">
    <w:abstractNumId w:val="27"/>
  </w:num>
  <w:num w:numId="68" w16cid:durableId="358892032">
    <w:abstractNumId w:val="43"/>
  </w:num>
  <w:num w:numId="69" w16cid:durableId="1023239837">
    <w:abstractNumId w:val="72"/>
  </w:num>
  <w:num w:numId="70" w16cid:durableId="924653596">
    <w:abstractNumId w:val="4"/>
  </w:num>
  <w:num w:numId="71" w16cid:durableId="823932046">
    <w:abstractNumId w:val="46"/>
  </w:num>
  <w:num w:numId="72" w16cid:durableId="1186791885">
    <w:abstractNumId w:val="47"/>
  </w:num>
  <w:num w:numId="73" w16cid:durableId="1998336705">
    <w:abstractNumId w:val="41"/>
  </w:num>
  <w:num w:numId="74" w16cid:durableId="1073502883">
    <w:abstractNumId w:val="68"/>
  </w:num>
  <w:num w:numId="75" w16cid:durableId="339623221">
    <w:abstractNumId w:val="65"/>
  </w:num>
  <w:num w:numId="76" w16cid:durableId="555317414">
    <w:abstractNumId w:val="60"/>
  </w:num>
  <w:num w:numId="77" w16cid:durableId="671299537">
    <w:abstractNumId w:val="11"/>
  </w:num>
  <w:num w:numId="78" w16cid:durableId="2134784259">
    <w:abstractNumId w:val="67"/>
  </w:num>
  <w:num w:numId="79" w16cid:durableId="1505702169">
    <w:abstractNumId w:val="55"/>
  </w:num>
  <w:num w:numId="80" w16cid:durableId="1683580142">
    <w:abstractNumId w:val="37"/>
  </w:num>
  <w:num w:numId="81" w16cid:durableId="301157614">
    <w:abstractNumId w:val="23"/>
  </w:num>
  <w:num w:numId="82" w16cid:durableId="744568095">
    <w:abstractNumId w:val="75"/>
  </w:num>
  <w:num w:numId="83" w16cid:durableId="1333486871">
    <w:abstractNumId w:val="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C4D46F6-393D-48F8-A3C4-450F710E6065}"/>
  </w:docVars>
  <w:rsids>
    <w:rsidRoot w:val="001A02A1"/>
    <w:rsid w:val="00012406"/>
    <w:rsid w:val="00013370"/>
    <w:rsid w:val="000174EA"/>
    <w:rsid w:val="00032C16"/>
    <w:rsid w:val="000364DF"/>
    <w:rsid w:val="00036D0A"/>
    <w:rsid w:val="00055D12"/>
    <w:rsid w:val="000600EA"/>
    <w:rsid w:val="00061F20"/>
    <w:rsid w:val="00072F2E"/>
    <w:rsid w:val="00080D83"/>
    <w:rsid w:val="00083332"/>
    <w:rsid w:val="00083337"/>
    <w:rsid w:val="00084C2A"/>
    <w:rsid w:val="000A3836"/>
    <w:rsid w:val="000A4A4D"/>
    <w:rsid w:val="000C2D67"/>
    <w:rsid w:val="000D283E"/>
    <w:rsid w:val="000D7401"/>
    <w:rsid w:val="00117FB4"/>
    <w:rsid w:val="00120BC8"/>
    <w:rsid w:val="00124D4A"/>
    <w:rsid w:val="001304E7"/>
    <w:rsid w:val="00130AD4"/>
    <w:rsid w:val="00130B23"/>
    <w:rsid w:val="001365FF"/>
    <w:rsid w:val="0014031C"/>
    <w:rsid w:val="001460A5"/>
    <w:rsid w:val="001501BE"/>
    <w:rsid w:val="001520FF"/>
    <w:rsid w:val="00170A55"/>
    <w:rsid w:val="001723C9"/>
    <w:rsid w:val="0017411A"/>
    <w:rsid w:val="00181A80"/>
    <w:rsid w:val="00184A3A"/>
    <w:rsid w:val="0018794F"/>
    <w:rsid w:val="00190D02"/>
    <w:rsid w:val="00192D17"/>
    <w:rsid w:val="0019464A"/>
    <w:rsid w:val="001A02A1"/>
    <w:rsid w:val="001A081C"/>
    <w:rsid w:val="001A3D33"/>
    <w:rsid w:val="001A6644"/>
    <w:rsid w:val="001B210F"/>
    <w:rsid w:val="001C4741"/>
    <w:rsid w:val="001C54CF"/>
    <w:rsid w:val="001D059A"/>
    <w:rsid w:val="001D4982"/>
    <w:rsid w:val="001E689C"/>
    <w:rsid w:val="001F3FA8"/>
    <w:rsid w:val="0020383A"/>
    <w:rsid w:val="00227D89"/>
    <w:rsid w:val="0024096E"/>
    <w:rsid w:val="00241C1F"/>
    <w:rsid w:val="002425AE"/>
    <w:rsid w:val="002522EA"/>
    <w:rsid w:val="002529E4"/>
    <w:rsid w:val="00261F9D"/>
    <w:rsid w:val="002671ED"/>
    <w:rsid w:val="00270D7D"/>
    <w:rsid w:val="00284398"/>
    <w:rsid w:val="002C1FB3"/>
    <w:rsid w:val="002C6347"/>
    <w:rsid w:val="002D11B3"/>
    <w:rsid w:val="002D7507"/>
    <w:rsid w:val="00315901"/>
    <w:rsid w:val="00315CC3"/>
    <w:rsid w:val="00317A87"/>
    <w:rsid w:val="00320AAC"/>
    <w:rsid w:val="00325198"/>
    <w:rsid w:val="003526F5"/>
    <w:rsid w:val="0035482A"/>
    <w:rsid w:val="003619F2"/>
    <w:rsid w:val="00363BA5"/>
    <w:rsid w:val="00365820"/>
    <w:rsid w:val="0039693E"/>
    <w:rsid w:val="003A695C"/>
    <w:rsid w:val="003C554F"/>
    <w:rsid w:val="003D3F01"/>
    <w:rsid w:val="003E4F19"/>
    <w:rsid w:val="0040149C"/>
    <w:rsid w:val="00414478"/>
    <w:rsid w:val="00422F18"/>
    <w:rsid w:val="0042784D"/>
    <w:rsid w:val="0043079D"/>
    <w:rsid w:val="004430F4"/>
    <w:rsid w:val="0044444D"/>
    <w:rsid w:val="00464281"/>
    <w:rsid w:val="00472E8A"/>
    <w:rsid w:val="00481F34"/>
    <w:rsid w:val="00492577"/>
    <w:rsid w:val="00492BD3"/>
    <w:rsid w:val="00496753"/>
    <w:rsid w:val="004A116D"/>
    <w:rsid w:val="004A7B50"/>
    <w:rsid w:val="004B38AD"/>
    <w:rsid w:val="004B70BD"/>
    <w:rsid w:val="004C24AC"/>
    <w:rsid w:val="004C303B"/>
    <w:rsid w:val="004C41CF"/>
    <w:rsid w:val="004E3F05"/>
    <w:rsid w:val="004F792E"/>
    <w:rsid w:val="0050583C"/>
    <w:rsid w:val="00510784"/>
    <w:rsid w:val="0052111D"/>
    <w:rsid w:val="005266B7"/>
    <w:rsid w:val="00542673"/>
    <w:rsid w:val="00547A3D"/>
    <w:rsid w:val="00550FDA"/>
    <w:rsid w:val="00556197"/>
    <w:rsid w:val="00565D0D"/>
    <w:rsid w:val="00574BCB"/>
    <w:rsid w:val="005760A9"/>
    <w:rsid w:val="005877A7"/>
    <w:rsid w:val="00594464"/>
    <w:rsid w:val="005D1224"/>
    <w:rsid w:val="005D29EC"/>
    <w:rsid w:val="005D4B9E"/>
    <w:rsid w:val="005E035E"/>
    <w:rsid w:val="005E3A81"/>
    <w:rsid w:val="005E4ADB"/>
    <w:rsid w:val="005E50E2"/>
    <w:rsid w:val="00600FE6"/>
    <w:rsid w:val="00601146"/>
    <w:rsid w:val="0061767F"/>
    <w:rsid w:val="00622781"/>
    <w:rsid w:val="00625462"/>
    <w:rsid w:val="00640BFF"/>
    <w:rsid w:val="00640D0B"/>
    <w:rsid w:val="00641DF7"/>
    <w:rsid w:val="0066032A"/>
    <w:rsid w:val="006654D3"/>
    <w:rsid w:val="00665A91"/>
    <w:rsid w:val="00672267"/>
    <w:rsid w:val="00692DBC"/>
    <w:rsid w:val="00695D6E"/>
    <w:rsid w:val="0069621B"/>
    <w:rsid w:val="006A5730"/>
    <w:rsid w:val="006B0769"/>
    <w:rsid w:val="006B4267"/>
    <w:rsid w:val="006E6B3D"/>
    <w:rsid w:val="006F0C63"/>
    <w:rsid w:val="006F209E"/>
    <w:rsid w:val="00716C04"/>
    <w:rsid w:val="00727126"/>
    <w:rsid w:val="00727F94"/>
    <w:rsid w:val="007337EB"/>
    <w:rsid w:val="00743901"/>
    <w:rsid w:val="00745D18"/>
    <w:rsid w:val="007519E2"/>
    <w:rsid w:val="0076224A"/>
    <w:rsid w:val="007631F5"/>
    <w:rsid w:val="007734CA"/>
    <w:rsid w:val="0077641D"/>
    <w:rsid w:val="00776530"/>
    <w:rsid w:val="00787B7A"/>
    <w:rsid w:val="00791E8E"/>
    <w:rsid w:val="0079690A"/>
    <w:rsid w:val="007A0109"/>
    <w:rsid w:val="007A7387"/>
    <w:rsid w:val="007A78ED"/>
    <w:rsid w:val="007B2500"/>
    <w:rsid w:val="007B5688"/>
    <w:rsid w:val="007B6A89"/>
    <w:rsid w:val="007C1CCD"/>
    <w:rsid w:val="007D4189"/>
    <w:rsid w:val="007D61D6"/>
    <w:rsid w:val="007E1398"/>
    <w:rsid w:val="007E1B19"/>
    <w:rsid w:val="007F3623"/>
    <w:rsid w:val="007F611A"/>
    <w:rsid w:val="0080625F"/>
    <w:rsid w:val="008138C2"/>
    <w:rsid w:val="008153C9"/>
    <w:rsid w:val="00821BD2"/>
    <w:rsid w:val="00827311"/>
    <w:rsid w:val="008341D6"/>
    <w:rsid w:val="00834BB4"/>
    <w:rsid w:val="00835187"/>
    <w:rsid w:val="008513F0"/>
    <w:rsid w:val="00873501"/>
    <w:rsid w:val="00873E2E"/>
    <w:rsid w:val="00876326"/>
    <w:rsid w:val="00880C48"/>
    <w:rsid w:val="00883DD8"/>
    <w:rsid w:val="00885483"/>
    <w:rsid w:val="008945D9"/>
    <w:rsid w:val="008A5311"/>
    <w:rsid w:val="008B3C41"/>
    <w:rsid w:val="008C52E2"/>
    <w:rsid w:val="008D19AD"/>
    <w:rsid w:val="008D6654"/>
    <w:rsid w:val="008D6DBF"/>
    <w:rsid w:val="008E49C0"/>
    <w:rsid w:val="008F2DDF"/>
    <w:rsid w:val="00901297"/>
    <w:rsid w:val="00927EA3"/>
    <w:rsid w:val="00935EAE"/>
    <w:rsid w:val="00943039"/>
    <w:rsid w:val="00953279"/>
    <w:rsid w:val="00960200"/>
    <w:rsid w:val="00960E8E"/>
    <w:rsid w:val="009706FB"/>
    <w:rsid w:val="009726FB"/>
    <w:rsid w:val="009749D8"/>
    <w:rsid w:val="009766F1"/>
    <w:rsid w:val="009A44E4"/>
    <w:rsid w:val="009A4ACC"/>
    <w:rsid w:val="009A65AA"/>
    <w:rsid w:val="009B56C0"/>
    <w:rsid w:val="009C7586"/>
    <w:rsid w:val="009D28CC"/>
    <w:rsid w:val="009D34CE"/>
    <w:rsid w:val="009D71C1"/>
    <w:rsid w:val="009D7CAD"/>
    <w:rsid w:val="009E2B6D"/>
    <w:rsid w:val="009E2CBE"/>
    <w:rsid w:val="009F2CF0"/>
    <w:rsid w:val="00A0160D"/>
    <w:rsid w:val="00A04690"/>
    <w:rsid w:val="00A2686F"/>
    <w:rsid w:val="00A26F99"/>
    <w:rsid w:val="00A30CA3"/>
    <w:rsid w:val="00A40DD3"/>
    <w:rsid w:val="00A47E94"/>
    <w:rsid w:val="00A62ACF"/>
    <w:rsid w:val="00A7654F"/>
    <w:rsid w:val="00A830EB"/>
    <w:rsid w:val="00A8311B"/>
    <w:rsid w:val="00A97045"/>
    <w:rsid w:val="00AB4217"/>
    <w:rsid w:val="00AC5927"/>
    <w:rsid w:val="00AC7767"/>
    <w:rsid w:val="00AD13D9"/>
    <w:rsid w:val="00AD1EFE"/>
    <w:rsid w:val="00AD51FC"/>
    <w:rsid w:val="00AD7E56"/>
    <w:rsid w:val="00AE0C98"/>
    <w:rsid w:val="00AE1DC6"/>
    <w:rsid w:val="00AE2658"/>
    <w:rsid w:val="00AE56B6"/>
    <w:rsid w:val="00AF118B"/>
    <w:rsid w:val="00AF778A"/>
    <w:rsid w:val="00B01F08"/>
    <w:rsid w:val="00B1008C"/>
    <w:rsid w:val="00B10C8B"/>
    <w:rsid w:val="00B16C5A"/>
    <w:rsid w:val="00B16E8F"/>
    <w:rsid w:val="00B2442F"/>
    <w:rsid w:val="00B30401"/>
    <w:rsid w:val="00B32EA1"/>
    <w:rsid w:val="00B369AB"/>
    <w:rsid w:val="00B36CC8"/>
    <w:rsid w:val="00B425C1"/>
    <w:rsid w:val="00B62820"/>
    <w:rsid w:val="00B642B5"/>
    <w:rsid w:val="00B6637D"/>
    <w:rsid w:val="00BA1158"/>
    <w:rsid w:val="00BB44D3"/>
    <w:rsid w:val="00BB76D0"/>
    <w:rsid w:val="00BC363C"/>
    <w:rsid w:val="00BD40D6"/>
    <w:rsid w:val="00BD6CEC"/>
    <w:rsid w:val="00BF5358"/>
    <w:rsid w:val="00C177F0"/>
    <w:rsid w:val="00C221EA"/>
    <w:rsid w:val="00C2671F"/>
    <w:rsid w:val="00C268A0"/>
    <w:rsid w:val="00C3343C"/>
    <w:rsid w:val="00C34F41"/>
    <w:rsid w:val="00C377A0"/>
    <w:rsid w:val="00C51D19"/>
    <w:rsid w:val="00C57BB1"/>
    <w:rsid w:val="00C62C24"/>
    <w:rsid w:val="00C635B6"/>
    <w:rsid w:val="00C95458"/>
    <w:rsid w:val="00CA144F"/>
    <w:rsid w:val="00CA1B2F"/>
    <w:rsid w:val="00CA3D7A"/>
    <w:rsid w:val="00CA5CBD"/>
    <w:rsid w:val="00CB0C6F"/>
    <w:rsid w:val="00CC4374"/>
    <w:rsid w:val="00CC6625"/>
    <w:rsid w:val="00CD450B"/>
    <w:rsid w:val="00CD4EC6"/>
    <w:rsid w:val="00CE005B"/>
    <w:rsid w:val="00D0361A"/>
    <w:rsid w:val="00D1150B"/>
    <w:rsid w:val="00D2130F"/>
    <w:rsid w:val="00D2402B"/>
    <w:rsid w:val="00D30ADD"/>
    <w:rsid w:val="00D31AB8"/>
    <w:rsid w:val="00D42621"/>
    <w:rsid w:val="00D43A0D"/>
    <w:rsid w:val="00D44ADD"/>
    <w:rsid w:val="00D46867"/>
    <w:rsid w:val="00D526F3"/>
    <w:rsid w:val="00D56210"/>
    <w:rsid w:val="00D57724"/>
    <w:rsid w:val="00D674BA"/>
    <w:rsid w:val="00D7295B"/>
    <w:rsid w:val="00D73DDC"/>
    <w:rsid w:val="00D92FF7"/>
    <w:rsid w:val="00D95202"/>
    <w:rsid w:val="00DA2034"/>
    <w:rsid w:val="00DA7703"/>
    <w:rsid w:val="00DB0B7F"/>
    <w:rsid w:val="00DB527B"/>
    <w:rsid w:val="00DC34BE"/>
    <w:rsid w:val="00DC47F5"/>
    <w:rsid w:val="00DC733E"/>
    <w:rsid w:val="00DD52A9"/>
    <w:rsid w:val="00DE5229"/>
    <w:rsid w:val="00DF37AB"/>
    <w:rsid w:val="00DF523B"/>
    <w:rsid w:val="00DF57BE"/>
    <w:rsid w:val="00DF7ACA"/>
    <w:rsid w:val="00E002FD"/>
    <w:rsid w:val="00E0249A"/>
    <w:rsid w:val="00E04C0A"/>
    <w:rsid w:val="00E06500"/>
    <w:rsid w:val="00E3004B"/>
    <w:rsid w:val="00E40E20"/>
    <w:rsid w:val="00E41A59"/>
    <w:rsid w:val="00E539C6"/>
    <w:rsid w:val="00E57060"/>
    <w:rsid w:val="00E61919"/>
    <w:rsid w:val="00E64D96"/>
    <w:rsid w:val="00E65232"/>
    <w:rsid w:val="00E65EB6"/>
    <w:rsid w:val="00E70408"/>
    <w:rsid w:val="00E7260C"/>
    <w:rsid w:val="00E747CB"/>
    <w:rsid w:val="00E81ADD"/>
    <w:rsid w:val="00E84677"/>
    <w:rsid w:val="00E847B1"/>
    <w:rsid w:val="00E865BD"/>
    <w:rsid w:val="00E87616"/>
    <w:rsid w:val="00E90C39"/>
    <w:rsid w:val="00EA35F6"/>
    <w:rsid w:val="00EA5999"/>
    <w:rsid w:val="00EA5C16"/>
    <w:rsid w:val="00EE2E0B"/>
    <w:rsid w:val="00EE526B"/>
    <w:rsid w:val="00EF000D"/>
    <w:rsid w:val="00F02994"/>
    <w:rsid w:val="00F15A83"/>
    <w:rsid w:val="00F27720"/>
    <w:rsid w:val="00F31081"/>
    <w:rsid w:val="00F42A68"/>
    <w:rsid w:val="00F47E13"/>
    <w:rsid w:val="00F5032F"/>
    <w:rsid w:val="00F51162"/>
    <w:rsid w:val="00F545A3"/>
    <w:rsid w:val="00F83EE2"/>
    <w:rsid w:val="00F85C05"/>
    <w:rsid w:val="00F94603"/>
    <w:rsid w:val="00F96531"/>
    <w:rsid w:val="00FB1502"/>
    <w:rsid w:val="00FB5706"/>
    <w:rsid w:val="00FB6191"/>
    <w:rsid w:val="00FB7887"/>
    <w:rsid w:val="00FC5095"/>
    <w:rsid w:val="00FD3526"/>
    <w:rsid w:val="00FD533E"/>
    <w:rsid w:val="00FD630F"/>
    <w:rsid w:val="00FE0C31"/>
    <w:rsid w:val="00FF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DD28F9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1081"/>
    <w:pPr>
      <w:keepNext/>
      <w:numPr>
        <w:numId w:val="2"/>
      </w:numPr>
      <w:suppressAutoHyphens/>
      <w:spacing w:line="240" w:lineRule="auto"/>
      <w:jc w:val="center"/>
      <w:outlineLvl w:val="0"/>
    </w:pPr>
    <w:rPr>
      <w:rFonts w:ascii="Times New Roman" w:hAnsi="Times New Roman"/>
      <w:b/>
      <w:bCs/>
      <w:sz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31081"/>
    <w:pPr>
      <w:keepNext/>
      <w:numPr>
        <w:ilvl w:val="1"/>
        <w:numId w:val="2"/>
      </w:numPr>
      <w:suppressAutoHyphens/>
      <w:spacing w:line="240" w:lineRule="auto"/>
      <w:outlineLvl w:val="1"/>
    </w:pPr>
    <w:rPr>
      <w:rFonts w:ascii="Times New Roman" w:hAnsi="Times New Roman"/>
      <w:b/>
      <w:bCs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1081"/>
    <w:pPr>
      <w:keepNext/>
      <w:keepLines/>
      <w:spacing w:before="40"/>
      <w:outlineLvl w:val="2"/>
    </w:pPr>
    <w:rPr>
      <w:rFonts w:ascii="Calibri Light" w:hAnsi="Calibri Light"/>
      <w:color w:val="1F4D7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Preambuła,lp1,normalny tekst,Akapit z list¹,CW_Lista,Numerowanie,BulletC,Wyliczanie,Obiekt,Akapit z listą31,Bullets,Podsis rysunku,L1,2 heading,A_wyliczenie,K-P_odwolanie,Akapit z listą5,maz_wyliczenie,opis dzialania,Akapit z listą BS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character" w:styleId="Hipercze">
    <w:name w:val="Hyperlink"/>
    <w:uiPriority w:val="99"/>
    <w:unhideWhenUsed/>
    <w:rsid w:val="00D56210"/>
    <w:rPr>
      <w:color w:val="0000FF"/>
      <w:u w:val="single"/>
    </w:rPr>
  </w:style>
  <w:style w:type="paragraph" w:customStyle="1" w:styleId="Default">
    <w:name w:val="Default"/>
    <w:qFormat/>
    <w:rsid w:val="00D562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qFormat/>
    <w:rsid w:val="00D56210"/>
    <w:pPr>
      <w:widowControl w:val="0"/>
      <w:suppressAutoHyphens/>
    </w:pPr>
    <w:rPr>
      <w:rFonts w:cs="Tahoma"/>
      <w:kern w:val="2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31081"/>
    <w:rPr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F31081"/>
    <w:rPr>
      <w:b/>
      <w:bCs/>
      <w:sz w:val="28"/>
      <w:szCs w:val="24"/>
      <w:lang w:eastAsia="ar-SA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F31081"/>
    <w:pPr>
      <w:keepNext/>
      <w:keepLines/>
      <w:suppressAutoHyphens/>
      <w:spacing w:before="40" w:line="240" w:lineRule="auto"/>
      <w:outlineLvl w:val="2"/>
    </w:pPr>
    <w:rPr>
      <w:rFonts w:ascii="Calibri Light" w:hAnsi="Calibri Light"/>
      <w:color w:val="1F4D7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F31081"/>
  </w:style>
  <w:style w:type="character" w:customStyle="1" w:styleId="WW8Num3z0">
    <w:name w:val="WW8Num3z0"/>
    <w:rsid w:val="00F31081"/>
    <w:rPr>
      <w:rFonts w:ascii="Symbol" w:hAnsi="Symbol"/>
    </w:rPr>
  </w:style>
  <w:style w:type="character" w:customStyle="1" w:styleId="WW8Num3z1">
    <w:name w:val="WW8Num3z1"/>
    <w:rsid w:val="00F31081"/>
    <w:rPr>
      <w:rFonts w:ascii="Courier New" w:hAnsi="Courier New" w:cs="Courier New"/>
    </w:rPr>
  </w:style>
  <w:style w:type="character" w:customStyle="1" w:styleId="WW8Num3z2">
    <w:name w:val="WW8Num3z2"/>
    <w:rsid w:val="00F31081"/>
    <w:rPr>
      <w:rFonts w:ascii="Wingdings" w:hAnsi="Wingdings"/>
    </w:rPr>
  </w:style>
  <w:style w:type="character" w:customStyle="1" w:styleId="WW8Num5z0">
    <w:name w:val="WW8Num5z0"/>
    <w:rsid w:val="00F31081"/>
    <w:rPr>
      <w:rFonts w:ascii="Symbol" w:hAnsi="Symbol"/>
    </w:rPr>
  </w:style>
  <w:style w:type="character" w:customStyle="1" w:styleId="WW8Num5z1">
    <w:name w:val="WW8Num5z1"/>
    <w:rsid w:val="00F31081"/>
    <w:rPr>
      <w:rFonts w:ascii="Courier New" w:hAnsi="Courier New" w:cs="Courier New"/>
    </w:rPr>
  </w:style>
  <w:style w:type="character" w:customStyle="1" w:styleId="WW8Num5z2">
    <w:name w:val="WW8Num5z2"/>
    <w:rsid w:val="00F31081"/>
    <w:rPr>
      <w:rFonts w:ascii="Wingdings" w:hAnsi="Wingdings"/>
    </w:rPr>
  </w:style>
  <w:style w:type="character" w:customStyle="1" w:styleId="Domylnaczcionkaakapitu1">
    <w:name w:val="Domyślna czcionka akapitu1"/>
    <w:rsid w:val="00F31081"/>
  </w:style>
  <w:style w:type="character" w:styleId="Pogrubienie">
    <w:name w:val="Strong"/>
    <w:uiPriority w:val="22"/>
    <w:qFormat/>
    <w:rsid w:val="00F31081"/>
    <w:rPr>
      <w:b/>
      <w:bCs/>
    </w:rPr>
  </w:style>
  <w:style w:type="character" w:styleId="Numerstrony">
    <w:name w:val="page number"/>
    <w:basedOn w:val="Domylnaczcionkaakapitu1"/>
    <w:rsid w:val="00F31081"/>
  </w:style>
  <w:style w:type="character" w:styleId="UyteHipercze">
    <w:name w:val="FollowedHyperlink"/>
    <w:uiPriority w:val="99"/>
    <w:rsid w:val="00F31081"/>
    <w:rPr>
      <w:color w:val="800080"/>
      <w:u w:val="single"/>
    </w:rPr>
  </w:style>
  <w:style w:type="paragraph" w:customStyle="1" w:styleId="Nagwek10">
    <w:name w:val="Nagłówek1"/>
    <w:basedOn w:val="Normalny"/>
    <w:next w:val="Tekstpodstawowy"/>
    <w:rsid w:val="00F31081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F31081"/>
    <w:pPr>
      <w:suppressAutoHyphens/>
      <w:spacing w:after="120" w:line="240" w:lineRule="auto"/>
    </w:pPr>
    <w:rPr>
      <w:rFonts w:ascii="Times New Roman" w:hAnsi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31081"/>
    <w:rPr>
      <w:sz w:val="24"/>
      <w:szCs w:val="24"/>
      <w:lang w:eastAsia="ar-SA"/>
    </w:rPr>
  </w:style>
  <w:style w:type="paragraph" w:styleId="Lista">
    <w:name w:val="List"/>
    <w:basedOn w:val="Tekstpodstawowy"/>
    <w:rsid w:val="00F31081"/>
    <w:rPr>
      <w:rFonts w:cs="Tahoma"/>
    </w:rPr>
  </w:style>
  <w:style w:type="paragraph" w:customStyle="1" w:styleId="Podpis1">
    <w:name w:val="Podpis1"/>
    <w:basedOn w:val="Normalny"/>
    <w:rsid w:val="00F31081"/>
    <w:pPr>
      <w:suppressLineNumbers/>
      <w:suppressAutoHyphens/>
      <w:spacing w:before="120" w:after="120" w:line="240" w:lineRule="auto"/>
    </w:pPr>
    <w:rPr>
      <w:rFonts w:ascii="Times New Roman" w:hAnsi="Times New Roman" w:cs="Tahoma"/>
      <w:i/>
      <w:iCs/>
      <w:lang w:eastAsia="ar-SA"/>
    </w:rPr>
  </w:style>
  <w:style w:type="paragraph" w:customStyle="1" w:styleId="Indeks">
    <w:name w:val="Indeks"/>
    <w:basedOn w:val="Normalny"/>
    <w:rsid w:val="00F31081"/>
    <w:pPr>
      <w:suppressLineNumbers/>
      <w:suppressAutoHyphens/>
      <w:spacing w:line="240" w:lineRule="auto"/>
    </w:pPr>
    <w:rPr>
      <w:rFonts w:ascii="Times New Roman" w:hAnsi="Times New Roman" w:cs="Tahoma"/>
      <w:lang w:eastAsia="ar-SA"/>
    </w:rPr>
  </w:style>
  <w:style w:type="paragraph" w:customStyle="1" w:styleId="Zawartoramki">
    <w:name w:val="Zawartość ramki"/>
    <w:basedOn w:val="Tekstpodstawowy"/>
    <w:rsid w:val="00F31081"/>
  </w:style>
  <w:style w:type="paragraph" w:styleId="HTML-wstpniesformatowany">
    <w:name w:val="HTML Preformatted"/>
    <w:basedOn w:val="Normalny"/>
    <w:link w:val="HTML-wstpniesformatowanyZnak"/>
    <w:rsid w:val="00F310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F31081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F31081"/>
  </w:style>
  <w:style w:type="character" w:customStyle="1" w:styleId="Nierozpoznanawzmianka1">
    <w:name w:val="Nierozpoznana wzmianka1"/>
    <w:uiPriority w:val="99"/>
    <w:semiHidden/>
    <w:unhideWhenUsed/>
    <w:rsid w:val="00F3108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rsid w:val="00F31081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F3108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1081"/>
    <w:rPr>
      <w:rFonts w:ascii="Calibri Light" w:eastAsia="Times New Roman" w:hAnsi="Calibri Light" w:cs="Times New Roman"/>
      <w:color w:val="1F4D78"/>
      <w:sz w:val="24"/>
      <w:szCs w:val="24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F31081"/>
  </w:style>
  <w:style w:type="paragraph" w:customStyle="1" w:styleId="msonormal0">
    <w:name w:val="msonormal"/>
    <w:basedOn w:val="Normalny"/>
    <w:uiPriority w:val="99"/>
    <w:rsid w:val="00F31081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31081"/>
    <w:pPr>
      <w:spacing w:line="240" w:lineRule="auto"/>
      <w:ind w:left="612" w:hanging="435"/>
    </w:pPr>
    <w:rPr>
      <w:rFonts w:eastAsia="Arial" w:cs="Arial"/>
      <w:color w:val="000000"/>
      <w:sz w:val="20"/>
      <w:szCs w:val="20"/>
      <w:lang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31081"/>
    <w:rPr>
      <w:rFonts w:ascii="Arial" w:eastAsia="Arial" w:hAnsi="Arial" w:cs="Arial"/>
      <w:color w:val="000000"/>
      <w:lang w:bidi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31081"/>
    <w:rPr>
      <w:rFonts w:ascii="Arial" w:hAnsi="Arial"/>
      <w:sz w:val="24"/>
      <w:szCs w:val="24"/>
    </w:rPr>
  </w:style>
  <w:style w:type="paragraph" w:styleId="Poprawka">
    <w:name w:val="Revision"/>
    <w:uiPriority w:val="99"/>
    <w:semiHidden/>
    <w:rsid w:val="00F31081"/>
    <w:rPr>
      <w:rFonts w:ascii="Arial" w:eastAsia="Arial" w:hAnsi="Arial" w:cs="Arial"/>
      <w:color w:val="000000"/>
      <w:sz w:val="24"/>
      <w:szCs w:val="24"/>
      <w:lang w:bidi="pl-PL"/>
    </w:rPr>
  </w:style>
  <w:style w:type="character" w:customStyle="1" w:styleId="footnotedescriptionChar">
    <w:name w:val="footnote description Char"/>
    <w:link w:val="footnotedescription"/>
    <w:locked/>
    <w:rsid w:val="00F31081"/>
    <w:rPr>
      <w:rFonts w:ascii="Arial" w:eastAsia="Arial" w:hAnsi="Arial" w:cs="Arial"/>
      <w:color w:val="000000"/>
      <w:sz w:val="18"/>
    </w:rPr>
  </w:style>
  <w:style w:type="paragraph" w:customStyle="1" w:styleId="footnotedescription">
    <w:name w:val="footnote description"/>
    <w:next w:val="Normalny"/>
    <w:link w:val="footnotedescriptionChar"/>
    <w:rsid w:val="00F31081"/>
    <w:pPr>
      <w:spacing w:after="15" w:line="256" w:lineRule="auto"/>
      <w:ind w:left="254" w:right="35"/>
    </w:pPr>
    <w:rPr>
      <w:rFonts w:ascii="Arial" w:eastAsia="Arial" w:hAnsi="Arial" w:cs="Arial"/>
      <w:color w:val="000000"/>
      <w:sz w:val="18"/>
    </w:rPr>
  </w:style>
  <w:style w:type="character" w:styleId="Odwoanieprzypisudolnego">
    <w:name w:val="footnote reference"/>
    <w:basedOn w:val="Domylnaczcionkaakapitu"/>
    <w:uiPriority w:val="99"/>
    <w:unhideWhenUsed/>
    <w:rsid w:val="00F31081"/>
    <w:rPr>
      <w:vertAlign w:val="superscript"/>
    </w:rPr>
  </w:style>
  <w:style w:type="character" w:customStyle="1" w:styleId="footnotemark">
    <w:name w:val="footnote mark"/>
    <w:rsid w:val="00F31081"/>
    <w:rPr>
      <w:rFonts w:ascii="Arial" w:eastAsia="Arial" w:hAnsi="Arial" w:cs="Arial" w:hint="default"/>
      <w:color w:val="000000"/>
      <w:sz w:val="18"/>
      <w:vertAlign w:val="superscript"/>
    </w:rPr>
  </w:style>
  <w:style w:type="table" w:customStyle="1" w:styleId="TableGrid">
    <w:name w:val="TableGrid"/>
    <w:rsid w:val="00F31081"/>
    <w:rPr>
      <w:rFonts w:ascii="Calibri" w:eastAsia="DengXian" w:hAnsi="Calibri" w:cs="Arial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unhideWhenUsed/>
    <w:rsid w:val="00F310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1081"/>
    <w:pPr>
      <w:suppressAutoHyphens/>
      <w:spacing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108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310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31081"/>
    <w:rPr>
      <w:b/>
      <w:bCs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108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31081"/>
  </w:style>
  <w:style w:type="character" w:customStyle="1" w:styleId="Nagwek3Znak1">
    <w:name w:val="Nagłówek 3 Znak1"/>
    <w:basedOn w:val="Domylnaczcionkaakapitu"/>
    <w:semiHidden/>
    <w:rsid w:val="00F3108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Podsis rysunku Znak,L1 Znak,2 heading Znak,A_wyliczenie Znak"/>
    <w:link w:val="Akapitzlist"/>
    <w:uiPriority w:val="34"/>
    <w:locked/>
    <w:rsid w:val="007A7387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4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46F6-393D-48F8-A3C4-450F710E606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8C72E11F-94AC-4D79-943A-E17F78680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82</TotalTime>
  <Pages>17</Pages>
  <Words>1959</Words>
  <Characters>14688</Characters>
  <Application>Microsoft Office Word</Application>
  <DocSecurity>0</DocSecurity>
  <Lines>122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edytowalne do SWZ</vt:lpstr>
    </vt:vector>
  </TitlesOfParts>
  <Company>UMWP</Company>
  <LinksUpToDate>false</LinksUpToDate>
  <CharactersWithSpaces>16614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edytowalne do SWZ</dc:title>
  <dc:subject/>
  <dc:creator>PUP Gdynia</dc:creator>
  <cp:keywords>swz, załączniki</cp:keywords>
  <cp:lastModifiedBy>Karolina Rózga</cp:lastModifiedBy>
  <cp:revision>7</cp:revision>
  <cp:lastPrinted>2025-02-05T07:57:00Z</cp:lastPrinted>
  <dcterms:created xsi:type="dcterms:W3CDTF">2025-02-14T07:16:00Z</dcterms:created>
  <dcterms:modified xsi:type="dcterms:W3CDTF">2026-03-26T08:44:00Z</dcterms:modified>
</cp:coreProperties>
</file>